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76F" w:rsidRPr="00DB10D7" w:rsidRDefault="00C8376F" w:rsidP="00DB10D7">
      <w:pPr>
        <w:pStyle w:val="Heading1"/>
        <w:spacing w:before="0" w:line="240" w:lineRule="auto"/>
        <w:jc w:val="both"/>
        <w:rPr>
          <w:rFonts w:ascii="Times New Roman Tj" w:hAnsi="Times New Roman Tj"/>
          <w:b w:val="0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 xml:space="preserve">    </w:t>
      </w:r>
      <w:r w:rsidRPr="00DB10D7">
        <w:rPr>
          <w:rFonts w:ascii="Times New Roman Tj" w:hAnsi="Times New Roman Tj"/>
          <w:b w:val="0"/>
          <w:sz w:val="22"/>
          <w:szCs w:val="22"/>
        </w:rPr>
        <w:t>Вопросы по экономической географии</w:t>
      </w:r>
      <w:r>
        <w:rPr>
          <w:rFonts w:ascii="Times New Roman Tj" w:hAnsi="Times New Roman Tj"/>
          <w:b w:val="0"/>
          <w:sz w:val="22"/>
          <w:szCs w:val="22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Какие факторы влияют на неравномерное размещени</w:t>
      </w:r>
      <w:r>
        <w:rPr>
          <w:rFonts w:ascii="Times New Roman Tj" w:hAnsi="Times New Roman Tj"/>
        </w:rPr>
        <w:t>е</w:t>
      </w:r>
      <w:r w:rsidRPr="00DB10D7">
        <w:rPr>
          <w:rFonts w:ascii="Times New Roman Tj" w:hAnsi="Times New Roman Tj"/>
        </w:rPr>
        <w:t xml:space="preserve"> населения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природные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>) экологические;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экономические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социальный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этнический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DB10D7">
        <w:rPr>
          <w:rFonts w:ascii="Times New Roman Tj" w:hAnsi="Times New Roman Tj"/>
        </w:rPr>
        <w:t>2.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Что</w:t>
      </w:r>
      <w:r w:rsidRPr="00DB10D7">
        <w:rPr>
          <w:rFonts w:ascii="Times New Roman Tj" w:hAnsi="Times New Roman Tj"/>
        </w:rPr>
        <w:t xml:space="preserve"> является о</w:t>
      </w:r>
      <w:r>
        <w:rPr>
          <w:rFonts w:ascii="Times New Roman Tj" w:hAnsi="Times New Roman Tj"/>
        </w:rPr>
        <w:t>сновой организации ЮТТПК (Южно</w:t>
      </w:r>
      <w:r w:rsidRPr="00DB10D7">
        <w:rPr>
          <w:rFonts w:ascii="Times New Roman Tj" w:hAnsi="Times New Roman Tj"/>
        </w:rPr>
        <w:t xml:space="preserve"> таджикского территориально- производственного комплекса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Таджикский ал</w:t>
      </w:r>
      <w:r>
        <w:rPr>
          <w:rFonts w:ascii="Times New Roman Tj" w:hAnsi="Times New Roman Tj"/>
        </w:rPr>
        <w:t>юм</w:t>
      </w:r>
      <w:r w:rsidRPr="00DB10D7">
        <w:rPr>
          <w:rFonts w:ascii="Times New Roman Tj" w:hAnsi="Times New Roman Tj"/>
        </w:rPr>
        <w:t>иниевый завод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Яванский электрохимический завод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>) гидроэнергетические</w:t>
      </w:r>
      <w:r w:rsidRPr="00DB10D7">
        <w:rPr>
          <w:rFonts w:ascii="Times New Roman Tj" w:hAnsi="Times New Roman Tj"/>
        </w:rPr>
        <w:t xml:space="preserve"> станции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текстильные </w:t>
      </w:r>
      <w:r w:rsidRPr="00DB10D7">
        <w:rPr>
          <w:rFonts w:ascii="Times New Roman Tj" w:hAnsi="Times New Roman Tj"/>
        </w:rPr>
        <w:t>предприятия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предприятия по </w:t>
      </w:r>
      <w:r w:rsidRPr="00DB10D7">
        <w:rPr>
          <w:rFonts w:ascii="Times New Roman Tj" w:hAnsi="Times New Roman Tj"/>
        </w:rPr>
        <w:t>предоставлении услуг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МВТ составляет гидроэнергетический потенциал ГЭС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«Сангтуда-1»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220 МВТ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670 МВТ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560 МВТ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300 МВТ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400 МВТ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Определите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самый огромный полиметаллический бассейн Республики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Таджикистан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Карамазарский бассейн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Чокадамбулакский бассейн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Бассейн Конимансур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Бассейн Таррор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Бассейн Кизылтумшук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представляет экономическое районирование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специализация р</w:t>
      </w:r>
      <w:r>
        <w:rPr>
          <w:rFonts w:ascii="Times New Roman Tj" w:hAnsi="Times New Roman Tj"/>
        </w:rPr>
        <w:t>егионов Республики Таджикистан;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организация свободных экономических зон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размещение производственных предприятий внутри административного района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Развитие административного района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организация предприятия внутри района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Сколько млрд. к</w:t>
      </w:r>
      <w:r w:rsidRPr="00DB10D7">
        <w:rPr>
          <w:rFonts w:ascii="Times New Roman Tj" w:hAnsi="Times New Roman Tj"/>
        </w:rPr>
        <w:t>В</w:t>
      </w:r>
      <w:r>
        <w:rPr>
          <w:rFonts w:ascii="Times New Roman Tj" w:hAnsi="Times New Roman Tj"/>
        </w:rPr>
        <w:t>т</w:t>
      </w:r>
      <w:r w:rsidRPr="00DB10D7">
        <w:rPr>
          <w:rFonts w:ascii="Times New Roman Tj" w:hAnsi="Times New Roman Tj"/>
        </w:rPr>
        <w:t>/ч составляет гидроэнергетический потенциал всех рек Таджикистана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527 млрд к</w:t>
      </w:r>
      <w:r>
        <w:rPr>
          <w:rFonts w:ascii="Times New Roman Tj" w:hAnsi="Times New Roman Tj"/>
        </w:rPr>
        <w:t>В</w:t>
      </w:r>
      <w:r w:rsidRPr="00DB10D7">
        <w:rPr>
          <w:rFonts w:ascii="Times New Roman Tj" w:hAnsi="Times New Roman Tj"/>
        </w:rPr>
        <w:t>т/ч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боле</w:t>
      </w:r>
      <w:r>
        <w:rPr>
          <w:rFonts w:ascii="Times New Roman Tj" w:hAnsi="Times New Roman Tj"/>
        </w:rPr>
        <w:t>е</w:t>
      </w:r>
      <w:r w:rsidRPr="00DB10D7">
        <w:rPr>
          <w:rFonts w:ascii="Times New Roman Tj" w:hAnsi="Times New Roman Tj"/>
        </w:rPr>
        <w:t xml:space="preserve"> 220 млрд к</w:t>
      </w:r>
      <w:r>
        <w:rPr>
          <w:rFonts w:ascii="Times New Roman Tj" w:hAnsi="Times New Roman Tj"/>
        </w:rPr>
        <w:t>В</w:t>
      </w:r>
      <w:r w:rsidRPr="00DB10D7">
        <w:rPr>
          <w:rFonts w:ascii="Times New Roman Tj" w:hAnsi="Times New Roman Tj"/>
        </w:rPr>
        <w:t>т/ч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около 240 млрд к</w:t>
      </w:r>
      <w:r>
        <w:rPr>
          <w:rFonts w:ascii="Times New Roman Tj" w:hAnsi="Times New Roman Tj"/>
        </w:rPr>
        <w:t>В</w:t>
      </w:r>
      <w:r w:rsidRPr="00DB10D7">
        <w:rPr>
          <w:rFonts w:ascii="Times New Roman Tj" w:hAnsi="Times New Roman Tj"/>
        </w:rPr>
        <w:t>т/ч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127 млрд к</w:t>
      </w:r>
      <w:r>
        <w:rPr>
          <w:rFonts w:ascii="Times New Roman Tj" w:hAnsi="Times New Roman Tj"/>
        </w:rPr>
        <w:t>В</w:t>
      </w:r>
      <w:r w:rsidRPr="00DB10D7">
        <w:rPr>
          <w:rFonts w:ascii="Times New Roman Tj" w:hAnsi="Times New Roman Tj"/>
        </w:rPr>
        <w:t>т/ч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320 млрд к</w:t>
      </w:r>
      <w:r>
        <w:rPr>
          <w:rFonts w:ascii="Times New Roman Tj" w:hAnsi="Times New Roman Tj"/>
        </w:rPr>
        <w:t>В</w:t>
      </w:r>
      <w:r w:rsidRPr="00DB10D7">
        <w:rPr>
          <w:rFonts w:ascii="Times New Roman Tj" w:hAnsi="Times New Roman Tj"/>
        </w:rPr>
        <w:t>т/ч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Какой из этих отраслей промышленности более развит</w:t>
      </w:r>
      <w:r>
        <w:rPr>
          <w:rFonts w:ascii="Times New Roman Tj" w:hAnsi="Times New Roman Tj"/>
        </w:rPr>
        <w:t>а</w:t>
      </w:r>
      <w:r w:rsidRPr="00DB10D7">
        <w:rPr>
          <w:rFonts w:ascii="Times New Roman Tj" w:hAnsi="Times New Roman Tj"/>
        </w:rPr>
        <w:t xml:space="preserve"> в Таджикистане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х</w:t>
      </w:r>
      <w:r w:rsidRPr="00DB10D7">
        <w:rPr>
          <w:rFonts w:ascii="Times New Roman Tj" w:hAnsi="Times New Roman Tj"/>
        </w:rPr>
        <w:t>ими</w:t>
      </w:r>
      <w:r>
        <w:rPr>
          <w:rFonts w:ascii="Times New Roman Tj" w:hAnsi="Times New Roman Tj"/>
        </w:rPr>
        <w:t>ческий;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м</w:t>
      </w:r>
      <w:r w:rsidRPr="00DB10D7">
        <w:rPr>
          <w:rFonts w:ascii="Times New Roman Tj" w:hAnsi="Times New Roman Tj"/>
        </w:rPr>
        <w:t>еталлурги</w:t>
      </w:r>
      <w:r>
        <w:rPr>
          <w:rFonts w:ascii="Times New Roman Tj" w:hAnsi="Times New Roman Tj"/>
        </w:rPr>
        <w:t>ческий;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 легкая;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машиностроение;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 э</w:t>
      </w:r>
      <w:r w:rsidRPr="00DB10D7">
        <w:rPr>
          <w:rFonts w:ascii="Times New Roman Tj" w:hAnsi="Times New Roman Tj"/>
        </w:rPr>
        <w:t>лектротехника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Приблизительн</w:t>
      </w:r>
      <w:r>
        <w:rPr>
          <w:rFonts w:ascii="Times New Roman Tj" w:hAnsi="Times New Roman Tj"/>
        </w:rPr>
        <w:t xml:space="preserve">о сколько процентов </w:t>
      </w:r>
      <w:r w:rsidRPr="00DB10D7">
        <w:rPr>
          <w:rFonts w:ascii="Times New Roman Tj" w:hAnsi="Times New Roman Tj"/>
        </w:rPr>
        <w:t>нас</w:t>
      </w:r>
      <w:r>
        <w:rPr>
          <w:rFonts w:ascii="Times New Roman Tj" w:hAnsi="Times New Roman Tj"/>
        </w:rPr>
        <w:t xml:space="preserve">еления Республики Таджикистана </w:t>
      </w:r>
      <w:r w:rsidRPr="00DB10D7">
        <w:rPr>
          <w:rFonts w:ascii="Times New Roman Tj" w:hAnsi="Times New Roman Tj"/>
        </w:rPr>
        <w:t>живут в сельских местностях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около 70%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около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50%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около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81%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около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29%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около90%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Какая языковая семья считается самой распространенной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>) И</w:t>
      </w:r>
      <w:r w:rsidRPr="00DB10D7">
        <w:rPr>
          <w:rFonts w:ascii="Times New Roman Tj" w:hAnsi="Times New Roman Tj"/>
        </w:rPr>
        <w:t>ндоевропейский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>) А</w:t>
      </w:r>
      <w:r w:rsidRPr="00DB10D7">
        <w:rPr>
          <w:rFonts w:ascii="Times New Roman Tj" w:hAnsi="Times New Roman Tj"/>
        </w:rPr>
        <w:t>лтайский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>) С</w:t>
      </w:r>
      <w:r w:rsidRPr="00DB10D7">
        <w:rPr>
          <w:rFonts w:ascii="Times New Roman Tj" w:hAnsi="Times New Roman Tj"/>
        </w:rPr>
        <w:t>емитский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>) Романский;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 Кельтский;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@10.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процентов земли занимает суще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29 %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71 %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38%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11%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44%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@11.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Какая страна состоит из более 4000 островов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Индонезия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Канада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Россия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Океания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Австралия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@12.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 гидроэнергетическому потенциалу, какая страна лидирует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Россия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Бразилия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Китай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Конго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Канада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@13.</w:t>
      </w:r>
      <w:r w:rsidRPr="00DB10D7">
        <w:rPr>
          <w:rFonts w:ascii="Times New Roman Tj" w:hAnsi="Times New Roman Tj"/>
        </w:rPr>
        <w:t xml:space="preserve"> 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В какую организацию входят страны экспортеры нефти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ОПЭК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НАТО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 МВФ;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САНТО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ООН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@14.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Скольким млн км </w:t>
      </w:r>
      <w:r w:rsidRPr="00DB10D7">
        <w:rPr>
          <w:rFonts w:ascii="Times New Roman Tj" w:hAnsi="Times New Roman Tj"/>
          <w:vertAlign w:val="superscript"/>
        </w:rPr>
        <w:t>2</w:t>
      </w:r>
      <w:r w:rsidRPr="00DB10D7">
        <w:rPr>
          <w:rFonts w:ascii="Times New Roman Tj" w:hAnsi="Times New Roman Tj"/>
        </w:rPr>
        <w:t xml:space="preserve"> равно площадь Земли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510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149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361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489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124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@15.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Когда был образован военно </w:t>
      </w:r>
      <w:r>
        <w:rPr>
          <w:rFonts w:ascii="Times New Roman Tj" w:hAnsi="Times New Roman Tj"/>
        </w:rPr>
        <w:t xml:space="preserve">- </w:t>
      </w:r>
      <w:r w:rsidRPr="00DB10D7">
        <w:rPr>
          <w:rFonts w:ascii="Times New Roman Tj" w:hAnsi="Times New Roman Tj"/>
        </w:rPr>
        <w:t>политический блок НАТО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1949 году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1661 году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1945 году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1978 году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1956 году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миллионов человек в мире погибают от употребления загрязненной воды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5,1 млн чел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7,8 млн чел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6,8 млн чел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15-17 млн чел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75 млн чел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Быстрый темп увеличения населения это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демографический взрыв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миграционный процесс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демографический кризис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демографическая политика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процесс урбанизации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деградация почвы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 результате влияния внешних факторов разрушения структуры почвы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процесс разрушения гумусных свойств почвы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обогащение почвы путем добавки химических элементов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использование почвы с целью строительства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использование минеральных удобрений с целью повышения плодородности почвы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энергетическая независимость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полное обеспечение э</w:t>
      </w:r>
      <w:r>
        <w:rPr>
          <w:rFonts w:ascii="Times New Roman Tj" w:hAnsi="Times New Roman Tj"/>
        </w:rPr>
        <w:t>нергопотребительского</w:t>
      </w:r>
      <w:r w:rsidRPr="00DB10D7">
        <w:rPr>
          <w:rFonts w:ascii="Times New Roman Tj" w:hAnsi="Times New Roman Tj"/>
        </w:rPr>
        <w:t xml:space="preserve"> рынка Республики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Таджикистан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получения независимости в область экспорта электроэнергии в другие страны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проведение линии электропередач (ЛЭП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 другие суверенные государства со стороны Республики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Таджикистан после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получение независимости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модернизации всех ГЭС-и Республики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Таджикистан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реструктуризация всех ГЭС-и Республики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Таджикистан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@20.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Каким понятием определяется разница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между экспортом и импортом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сальдо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транзит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дефицит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профицит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внешняя торговля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@21.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реэкспорт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повторный или обратный экспорт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транзит товаров через территории других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стран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дефицит товаров на рынке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объем внешней торговли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увеличение наименований экспортных товаров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@22.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бартер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не денежный обмен товарами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перевоз товара из одной страны в другую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перевод инвестиции для строительство предприятии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перевоз товаров через территории другой страны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правильные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@23.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экономическая интеграция?</w:t>
      </w:r>
      <w:r>
        <w:rPr>
          <w:rFonts w:ascii="Times New Roman Tj" w:hAnsi="Times New Roman Tj"/>
        </w:rPr>
        <w:t xml:space="preserve"> 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процесс сближения, взаимоприспособления и сращивания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национальных хозяйственных систем обладающих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способностью саморегулирования и саморазвития на основе согласованной межгосударственной экономики и политики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процесс всемирной экономической, политической, культурной и религиозной интеграции и унификации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внешнеторговая политика государства направленная на временное ограничение ввоза импортных и поддержку производства однородных внутренних товаров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и услуг с целью роста ВВП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экономический режим самообеспечения страны в котором минимизируется внешнеторговый оборот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экономика интегрированная в систему мировых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хозяйственных связей, при которых любой хозяйственный субъект в праве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осуществлять экспорт и импорт товаров ( услуг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финансовые сделки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@24.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глобализация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процесс сближения, взаимоприспособления и сращивания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национальных хозяйственных систем обладающих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способностью саморегулирования и саморазвития на основе согласованной межгосударственной экономики и политики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процесс всемирной экономической, политической, культурной и религиозной интеграции и унификации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внешнеторговая политика государства направленная на временное ограничение ввоза импортных и поддержку производства однородных внутренних товаров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и услуг с целью роста ВВП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экономический режим самообеспечения страны в котором минимизируется внешнеторговый оборот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экономика интегрированная в систему мировых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хозяйственных связей, при которых любой хозяйственный субъект в праве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осуществлять экспорт и импорт товаров ( услуг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финансовые сделки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@25.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протекционизм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процесс сближения, взаимоприспособления и сращивания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национальных хозяйственных систем обладающих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способностью саморегулирования и саморазвития на основе согласованной межгосударственной экономики и политики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 w:rsidRPr="00580EF3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процесс всемирной экономической, политической, культурной и религиозной интеграции и унификации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внешнеторговая политика государства направленная на временное ограничение ввоза импортных и поддержку производства однородных внутренних товаров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и услуг с целью роста ВВП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экономический режим самообеспечения страны в котором минимизируется внешнеторговый оборот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экономика интегрированная в систему мировых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хозяйственных связей, при которых любой хозяйственный субъект в праве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осуществлять экспорт и импорт товаров ( услуг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финансовые сделки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@26.</w:t>
      </w:r>
    </w:p>
    <w:p w:rsidR="00C8376F" w:rsidRDefault="00C8376F" w:rsidP="00781BEA">
      <w:pPr>
        <w:spacing w:after="0"/>
        <w:jc w:val="both"/>
        <w:rPr>
          <w:rFonts w:ascii="Times New Roman Tj" w:hAnsi="Times New Roman Tj"/>
        </w:rPr>
      </w:pPr>
      <w:r w:rsidRPr="00781BEA">
        <w:rPr>
          <w:rFonts w:ascii="Times New Roman Tj" w:hAnsi="Times New Roman Tj"/>
        </w:rPr>
        <w:t>Какой экономический район Таджикистана мало изучен и в структуре хозяйства преобладает земледелие и животноводство</w:t>
      </w:r>
      <w:r>
        <w:rPr>
          <w:rFonts w:ascii="Times New Roman Tj" w:hAnsi="Times New Roman Tj"/>
        </w:rPr>
        <w:t>?</w:t>
      </w:r>
    </w:p>
    <w:p w:rsidR="00C8376F" w:rsidRDefault="00C8376F" w:rsidP="00781BE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781BEA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781BEA">
        <w:rPr>
          <w:rFonts w:ascii="Times New Roman Tj" w:hAnsi="Times New Roman Tj"/>
        </w:rPr>
        <w:t>Гиссарский</w:t>
      </w:r>
      <w:r>
        <w:rPr>
          <w:rFonts w:ascii="Times New Roman Tj" w:hAnsi="Times New Roman Tj"/>
        </w:rPr>
        <w:t>;</w:t>
      </w:r>
    </w:p>
    <w:p w:rsidR="00C8376F" w:rsidRDefault="00C8376F" w:rsidP="00781BE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781BEA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781BEA">
        <w:rPr>
          <w:rFonts w:ascii="Times New Roman Tj" w:hAnsi="Times New Roman Tj"/>
        </w:rPr>
        <w:t>Раштский</w:t>
      </w:r>
      <w:r>
        <w:rPr>
          <w:rFonts w:ascii="Times New Roman Tj" w:hAnsi="Times New Roman Tj"/>
        </w:rPr>
        <w:t>;</w:t>
      </w:r>
    </w:p>
    <w:p w:rsidR="00C8376F" w:rsidRDefault="00C8376F" w:rsidP="00781BE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781BEA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781BEA">
        <w:rPr>
          <w:rFonts w:ascii="Times New Roman Tj" w:hAnsi="Times New Roman Tj"/>
        </w:rPr>
        <w:t>Бадахшанский</w:t>
      </w:r>
      <w:r>
        <w:rPr>
          <w:rFonts w:ascii="Times New Roman Tj" w:hAnsi="Times New Roman Tj"/>
        </w:rPr>
        <w:t>;</w:t>
      </w:r>
    </w:p>
    <w:p w:rsidR="00C8376F" w:rsidRDefault="00C8376F" w:rsidP="00781BE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781BEA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781BEA">
        <w:rPr>
          <w:rFonts w:ascii="Times New Roman Tj" w:hAnsi="Times New Roman Tj"/>
        </w:rPr>
        <w:t>Вахшский</w:t>
      </w:r>
      <w:r>
        <w:rPr>
          <w:rFonts w:ascii="Times New Roman Tj" w:hAnsi="Times New Roman Tj"/>
        </w:rPr>
        <w:t>;</w:t>
      </w:r>
    </w:p>
    <w:p w:rsidR="00C8376F" w:rsidRPr="00781BEA" w:rsidRDefault="00C8376F" w:rsidP="00781BE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781BEA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781BEA">
        <w:rPr>
          <w:rFonts w:ascii="Times New Roman Tj" w:hAnsi="Times New Roman Tj"/>
        </w:rPr>
        <w:t>Кулябский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@27.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открытая экономика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процесс сближения, взаимоприспособления и сращивания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национальных хозяйственных систем обладающих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способностью саморегулирования и саморазвития на основе согласованной межгосударственной экономики и политики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="Times New Roman" w:hAnsi="Times New Roman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  <w:lang w:val="en-US"/>
        </w:rPr>
        <w:t>B</w:t>
      </w:r>
      <w:r w:rsidRPr="00DB10D7">
        <w:rPr>
          <w:rFonts w:ascii="Times New Roman Tj" w:hAnsi="Times New Roman Tj"/>
        </w:rPr>
        <w:t>процесс всемирной экономической, политической, культурной и религиозной интеграции и унификации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внешнеторговая политика государства направленная на временное ограничение ввоза импортных и поддержку производства однородных внутренних товаров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и услуг с целью роста ВВП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экономический режим самообеспечения страны в котором минимизируется внешнеторговый оборот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экономика интегрированная в систему мировых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хозяйственных связей, при которых любой хозяйственный субъект в праве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осуществ</w:t>
      </w:r>
      <w:r>
        <w:rPr>
          <w:rFonts w:ascii="Times New Roman Tj" w:hAnsi="Times New Roman Tj"/>
        </w:rPr>
        <w:t xml:space="preserve">лять экспорт и импорт товаров (услуг) </w:t>
      </w:r>
      <w:r w:rsidRPr="00DB10D7">
        <w:rPr>
          <w:rFonts w:ascii="Times New Roman Tj" w:hAnsi="Times New Roman Tj"/>
        </w:rPr>
        <w:t>финансовые сделки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@28.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Скольким миллиардов </w:t>
      </w:r>
      <w:r>
        <w:rPr>
          <w:rFonts w:ascii="Times New Roman Tj" w:hAnsi="Times New Roman Tj"/>
        </w:rPr>
        <w:t xml:space="preserve">КВТ/ч </w:t>
      </w:r>
      <w:r w:rsidRPr="00DB10D7">
        <w:rPr>
          <w:rFonts w:ascii="Times New Roman Tj" w:hAnsi="Times New Roman Tj"/>
        </w:rPr>
        <w:t>равняется производс</w:t>
      </w:r>
      <w:r>
        <w:rPr>
          <w:rFonts w:ascii="Times New Roman Tj" w:hAnsi="Times New Roman Tj"/>
        </w:rPr>
        <w:t>твенный потенциал Рогунской ГЭС?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13,1 млрд КВТ/ч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>) 16,7 млрд КВТ/ч;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17,4 млрд К</w:t>
      </w:r>
      <w:r>
        <w:rPr>
          <w:rFonts w:ascii="Times New Roman Tj" w:hAnsi="Times New Roman Tj"/>
        </w:rPr>
        <w:t>ВТ/ч;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10,5 млрд КВТ/ч;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8,7 млрд КВТ/ч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@29.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млрд. м</w:t>
      </w:r>
      <w:r w:rsidRPr="00DB10D7">
        <w:rPr>
          <w:rFonts w:ascii="Times New Roman Tj" w:hAnsi="Times New Roman Tj"/>
          <w:vertAlign w:val="superscript"/>
        </w:rPr>
        <w:t>3</w:t>
      </w:r>
      <w:r w:rsidRPr="00DB10D7">
        <w:rPr>
          <w:rFonts w:ascii="Times New Roman Tj" w:hAnsi="Times New Roman Tj"/>
        </w:rPr>
        <w:t xml:space="preserve"> составляет объем запаса воды в Рогунском водохранилище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13,3 млрд. м</w:t>
      </w:r>
      <w:r>
        <w:rPr>
          <w:rFonts w:ascii="Times New Roman Tj" w:hAnsi="Times New Roman Tj"/>
          <w:vertAlign w:val="superscript"/>
        </w:rPr>
        <w:t>3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16,7 млрд.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м</w:t>
      </w:r>
      <w:r w:rsidRPr="00DB10D7">
        <w:rPr>
          <w:rFonts w:ascii="Times New Roman Tj" w:hAnsi="Times New Roman Tj"/>
          <w:vertAlign w:val="superscript"/>
        </w:rPr>
        <w:t>3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10,4 млрд.м</w:t>
      </w:r>
      <w:r w:rsidRPr="00DB10D7">
        <w:rPr>
          <w:rFonts w:ascii="Times New Roman Tj" w:hAnsi="Times New Roman Tj"/>
          <w:vertAlign w:val="superscript"/>
        </w:rPr>
        <w:t>3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6,6 млрд.м</w:t>
      </w:r>
      <w:r w:rsidRPr="00DB10D7">
        <w:rPr>
          <w:rFonts w:ascii="Times New Roman Tj" w:hAnsi="Times New Roman Tj"/>
          <w:vertAlign w:val="superscript"/>
        </w:rPr>
        <w:t>3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17,1 млрд.м</w:t>
      </w:r>
      <w:r w:rsidRPr="00DB10D7">
        <w:rPr>
          <w:rFonts w:ascii="Times New Roman Tj" w:hAnsi="Times New Roman Tj"/>
          <w:vertAlign w:val="superscript"/>
        </w:rPr>
        <w:t>3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@30.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производственный цикл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период пребывания предметов труда (сырья и материалов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 производственном проце</w:t>
      </w:r>
      <w:r>
        <w:rPr>
          <w:rFonts w:ascii="Times New Roman Tj" w:hAnsi="Times New Roman Tj"/>
        </w:rPr>
        <w:t>ссе с начала изготовления;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совокупность расположенных рядом друг другом вз</w:t>
      </w:r>
      <w:r>
        <w:rPr>
          <w:rFonts w:ascii="Times New Roman Tj" w:hAnsi="Times New Roman Tj"/>
        </w:rPr>
        <w:t>аимосвязанных производств;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расположение нескольких взаимосвязанных предприятий на одной территории, которые начиная от обработки сырья и доводят до конечный продукции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объединение промышленных предприятий смежных отраслей в котором одна продукция для дальнейшей переработки передаётся другому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@31.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Территориал</w:t>
      </w:r>
      <w:r>
        <w:rPr>
          <w:rFonts w:ascii="Times New Roman Tj" w:hAnsi="Times New Roman Tj"/>
        </w:rPr>
        <w:t>ьно производственный комплекс (</w:t>
      </w:r>
      <w:r w:rsidRPr="00DB10D7">
        <w:rPr>
          <w:rFonts w:ascii="Times New Roman Tj" w:hAnsi="Times New Roman Tj"/>
        </w:rPr>
        <w:t>ТПК</w:t>
      </w:r>
      <w:r>
        <w:rPr>
          <w:rFonts w:ascii="Times New Roman Tj" w:hAnsi="Times New Roman Tj"/>
        </w:rPr>
        <w:t>) ;</w:t>
      </w:r>
    </w:p>
    <w:p w:rsidR="00C8376F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период пребывания предметов труда (сырья и материалов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 производственном процессе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с начала изготовления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совокупность расположенных рядом друг другом вз</w:t>
      </w:r>
      <w:r>
        <w:rPr>
          <w:rFonts w:ascii="Times New Roman Tj" w:hAnsi="Times New Roman Tj"/>
        </w:rPr>
        <w:t>аимосвязанных производств;</w:t>
      </w:r>
    </w:p>
    <w:p w:rsidR="00C8376F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расположение нескольких взаимосвязанных предприятий на одной территории, которые начиная от обработки сырья и доводят до конечный продукции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объединение промышленных предприятий смежных отраслей в котором одна продукция для дальнейшей переработки передаётся другому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правильны.</w:t>
      </w:r>
      <w:r w:rsidRPr="00DB10D7">
        <w:rPr>
          <w:rFonts w:ascii="Times New Roman Tj" w:hAnsi="Times New Roman Tj"/>
        </w:rPr>
        <w:tab/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@32.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Определите что такое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производственная цепь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период пребывания предметов труда (сырья и материалов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 производственном процессе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с начала изготовления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совокупность расположенных рядом друг другом вз</w:t>
      </w:r>
      <w:r>
        <w:rPr>
          <w:rFonts w:ascii="Times New Roman Tj" w:hAnsi="Times New Roman Tj"/>
        </w:rPr>
        <w:t>аимосвязанных производств;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расположение нескольких взаимосвязанных предприятий на одной территории, которые начиная от обработки сырья и доводят до конечный продукции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объединение промышленных предприятий смежных отраслей в котором одна продукция для дальнейшей переработки передаётся другому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@33.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Что такое комбинат?</w:t>
      </w:r>
    </w:p>
    <w:p w:rsidR="00C8376F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период пребывания предметов труда (сырья и материалов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 производственном проце</w:t>
      </w:r>
      <w:r>
        <w:rPr>
          <w:rFonts w:ascii="Times New Roman Tj" w:hAnsi="Times New Roman Tj"/>
        </w:rPr>
        <w:t>ссе с начала изготовления;</w:t>
      </w:r>
    </w:p>
    <w:p w:rsidR="00C8376F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совокупность расположенных рядом друг другом взаимосвяз</w:t>
      </w:r>
      <w:r>
        <w:rPr>
          <w:rFonts w:ascii="Times New Roman Tj" w:hAnsi="Times New Roman Tj"/>
        </w:rPr>
        <w:t>анных производств;</w:t>
      </w:r>
    </w:p>
    <w:p w:rsidR="00C8376F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расположение нескольких взаимосвязанных предприятий на одной территории, которые начиная от обработки сырья и доводят до конечный продукции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объединение промышленных предприятий смежных отраслей в котором одна продукция для дальнейшей переработки передаётся другому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@34.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млрд. тонны составляет биомасса воды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35 млрд тонны;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43 млрд тонны;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31,8 млрд тонны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100 млрд тонны;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22,1 млрд тонны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@35.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составляет основ</w:t>
      </w:r>
      <w:r>
        <w:rPr>
          <w:rFonts w:ascii="Times New Roman Tj" w:hAnsi="Times New Roman Tj"/>
        </w:rPr>
        <w:t>ой экономического районирования?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специализация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рациональное размещение производственных сил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правильное размещение производственных предприятий на нескольких районах Республики Таджикистан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повышение качества продукции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@36.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является основой экономического райониров</w:t>
      </w:r>
      <w:r>
        <w:rPr>
          <w:rFonts w:ascii="Times New Roman Tj" w:hAnsi="Times New Roman Tj"/>
        </w:rPr>
        <w:t>ания?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специализация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рациональное размещение производственных сил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правильное размещение производственных предприятий на нескольких районах Республики Таджикистан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повышение качества продукции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@37.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Определите</w:t>
      </w:r>
      <w:r>
        <w:rPr>
          <w:rFonts w:ascii="Times New Roman Tj" w:hAnsi="Times New Roman Tj"/>
        </w:rPr>
        <w:t xml:space="preserve"> что такое искусственная природ?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ср</w:t>
      </w:r>
      <w:r>
        <w:rPr>
          <w:rFonts w:ascii="Times New Roman Tj" w:hAnsi="Times New Roman Tj"/>
        </w:rPr>
        <w:t>еда образованная человеком;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это заводы и фабрики которые произво</w:t>
      </w:r>
      <w:r>
        <w:rPr>
          <w:rFonts w:ascii="Times New Roman Tj" w:hAnsi="Times New Roman Tj"/>
        </w:rPr>
        <w:t>дят синтетические изделия;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национальные парки которы</w:t>
      </w:r>
      <w:r>
        <w:rPr>
          <w:rFonts w:ascii="Times New Roman Tj" w:hAnsi="Times New Roman Tj"/>
        </w:rPr>
        <w:t>е охраняются государством;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 xml:space="preserve">это искусственное волокно, которая производиться </w:t>
      </w:r>
      <w:r>
        <w:rPr>
          <w:rFonts w:ascii="Times New Roman Tj" w:hAnsi="Times New Roman Tj"/>
        </w:rPr>
        <w:t>в химзаводах;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все ответы правильные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@38.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По ресурс обеспеченности все страны подразделяются на четыре группы. Определите </w:t>
      </w:r>
      <w:r>
        <w:rPr>
          <w:rFonts w:ascii="Times New Roman Tj" w:hAnsi="Times New Roman Tj"/>
        </w:rPr>
        <w:t>какие страны относятся к первой группе?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США, Россия, </w:t>
      </w:r>
      <w:r w:rsidRPr="00DB10D7">
        <w:rPr>
          <w:rFonts w:ascii="Times New Roman Tj" w:hAnsi="Times New Roman Tj"/>
        </w:rPr>
        <w:t>Ки</w:t>
      </w:r>
      <w:r>
        <w:rPr>
          <w:rFonts w:ascii="Times New Roman Tj" w:hAnsi="Times New Roman Tj"/>
        </w:rPr>
        <w:t>тай;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Австралия</w:t>
      </w:r>
      <w:r w:rsidRPr="00DB10D7">
        <w:rPr>
          <w:rFonts w:ascii="Times New Roman Tj" w:hAnsi="Times New Roman Tj"/>
        </w:rPr>
        <w:t>, Германия, Бразилия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Мексика, Саудовская Аравия, Китай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>) Индия, Австралия, Бразилия;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Россия, Конго, Иран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@39.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географическое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разделение труда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специализация страны на международный рынок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зависимость производственных предприятий от трудовых ресурсов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разделение трудовых ресурсов в зависимости от профессиональной специальности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размещение производительных сил в зависимости от сырьевой базы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организация производственных отраслей о регионах страны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@40.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Какой прир</w:t>
      </w:r>
      <w:r>
        <w:rPr>
          <w:rFonts w:ascii="Times New Roman Tj" w:hAnsi="Times New Roman Tj"/>
        </w:rPr>
        <w:t>одный компонент непосредственно</w:t>
      </w:r>
      <w:r w:rsidRPr="00DB10D7">
        <w:rPr>
          <w:rFonts w:ascii="Times New Roman Tj" w:hAnsi="Times New Roman Tj"/>
        </w:rPr>
        <w:t xml:space="preserve"> участв</w:t>
      </w:r>
      <w:r>
        <w:rPr>
          <w:rFonts w:ascii="Times New Roman Tj" w:hAnsi="Times New Roman Tj"/>
        </w:rPr>
        <w:t>ует в процессе размещения производства?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природные ресурсы;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природные условия;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ра</w:t>
      </w:r>
      <w:r>
        <w:rPr>
          <w:rFonts w:ascii="Times New Roman Tj" w:hAnsi="Times New Roman Tj"/>
        </w:rPr>
        <w:t>стительный и животный мир;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производственные силы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производственные циклы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@41.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Все природные компоненты, которые играют важную роль в процессе р</w:t>
      </w:r>
      <w:r>
        <w:rPr>
          <w:rFonts w:ascii="Times New Roman Tj" w:hAnsi="Times New Roman Tj"/>
        </w:rPr>
        <w:t>азмещения производства это…;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природные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условия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природные ресурсы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антропологический фактор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животный мир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растительный мир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@42.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энергетическая независимость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за счет строительства энергетических станций полное обеспечение внутреннего рынка электроэнергией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привлечение инвесторов с целью строительство ГЭС-ий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снижение цены на электроэнергию с целью обеспечения населения электричеством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организация деривационных ГЭС-</w:t>
      </w:r>
      <w:r>
        <w:rPr>
          <w:rFonts w:ascii="Times New Roman Tj" w:hAnsi="Times New Roman Tj"/>
        </w:rPr>
        <w:t>ы</w:t>
      </w:r>
      <w:r w:rsidRPr="00DB10D7">
        <w:rPr>
          <w:rFonts w:ascii="Times New Roman Tj" w:hAnsi="Times New Roman Tj"/>
        </w:rPr>
        <w:t xml:space="preserve"> на территории страны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@43.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 показателю ИЧР (индекс человеческого развития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какая страна лидирует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Новая Зеландия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Канада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Швеция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Норвегия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США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@44.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мультикультурализм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за счет внедрения разных культур, ассимиляц</w:t>
      </w:r>
      <w:r>
        <w:rPr>
          <w:rFonts w:ascii="Times New Roman Tj" w:hAnsi="Times New Roman Tj"/>
        </w:rPr>
        <w:t>ия национальной культуры;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 xml:space="preserve">это сказочное отражение мира и людей в </w:t>
      </w:r>
      <w:r>
        <w:rPr>
          <w:rFonts w:ascii="Times New Roman Tj" w:hAnsi="Times New Roman Tj"/>
        </w:rPr>
        <w:t>культуре древних народов;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м</w:t>
      </w:r>
      <w:r>
        <w:rPr>
          <w:rFonts w:ascii="Times New Roman Tj" w:hAnsi="Times New Roman Tj"/>
        </w:rPr>
        <w:t>ифы о национальных героях;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это древне греческие мифы о</w:t>
      </w:r>
      <w:r>
        <w:rPr>
          <w:rFonts w:ascii="Times New Roman Tj" w:hAnsi="Times New Roman Tj"/>
        </w:rPr>
        <w:t xml:space="preserve"> богах;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 это на территории одногогосударства</w:t>
      </w:r>
      <w:r w:rsidRPr="00DB10D7">
        <w:rPr>
          <w:rFonts w:ascii="Times New Roman Tj" w:hAnsi="Times New Roman Tj"/>
        </w:rPr>
        <w:t xml:space="preserve"> нахождение нескольких культур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@45.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Какая наука изучает обычаи и традиции народов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этнография;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география;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 религиоведение;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история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демография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@46.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активные трудовые ресурсы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Трудоспособная часть населения, которые активно участвуют в производстве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 xml:space="preserve">трудовые мигранты, которые </w:t>
      </w:r>
      <w:r>
        <w:rPr>
          <w:rFonts w:ascii="Times New Roman Tj" w:hAnsi="Times New Roman Tj"/>
        </w:rPr>
        <w:t>мигрируют в другие страны;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капиталовложение в совершенствовании национальных кадров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люди, которые работа</w:t>
      </w:r>
      <w:r>
        <w:rPr>
          <w:rFonts w:ascii="Times New Roman Tj" w:hAnsi="Times New Roman Tj"/>
        </w:rPr>
        <w:t>ют в сфере нано технологии;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все ответы неверны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@47.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Какие страны входят в состав «Богатый север»?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Страны великой восьмёрки;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Китай, Япония, Корея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>) Россия, Бразилия, Мексика;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Япония, Корея, Индия;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Китай, Россия, США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@48.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Под каким термином понимается процесс истощения природных ресурсов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Предел роста;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За пределами роста;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Технополис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Интеграция;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 Диверсификация;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@49.</w:t>
      </w:r>
      <w:r w:rsidRPr="00DB10D7">
        <w:rPr>
          <w:rFonts w:ascii="Times New Roman Tj" w:hAnsi="Times New Roman Tj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«</w:t>
      </w:r>
      <w:r w:rsidRPr="00DB10D7">
        <w:rPr>
          <w:rFonts w:ascii="Times New Roman Tj" w:hAnsi="Times New Roman Tj"/>
        </w:rPr>
        <w:t>Если человечество рационально используют плодородную почву то земля может прокор</w:t>
      </w:r>
      <w:r>
        <w:rPr>
          <w:rFonts w:ascii="Times New Roman Tj" w:hAnsi="Times New Roman Tj"/>
        </w:rPr>
        <w:t>мить до 40 млрд. человек»</w:t>
      </w:r>
      <w:r w:rsidRPr="00DB10D7">
        <w:rPr>
          <w:rFonts w:ascii="Times New Roman Tj" w:hAnsi="Times New Roman Tj"/>
        </w:rPr>
        <w:t>. Кому относиться вышесказанное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Т.</w:t>
      </w:r>
      <w:r>
        <w:rPr>
          <w:rFonts w:ascii="Times New Roman Tj" w:hAnsi="Times New Roman Tj"/>
        </w:rPr>
        <w:t xml:space="preserve"> Равел;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В. Курчатов;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Дж. Малтус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А. Сахаров</w:t>
      </w:r>
      <w:r>
        <w:rPr>
          <w:rFonts w:ascii="Times New Roman Tj" w:hAnsi="Times New Roman Tj"/>
        </w:rPr>
        <w:t>;</w:t>
      </w:r>
    </w:p>
    <w:p w:rsidR="00C8376F" w:rsidRPr="00FD36F8" w:rsidRDefault="00C8376F" w:rsidP="00DB10D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>) В.Вавилов</w:t>
      </w:r>
      <w:r w:rsidRPr="00FD36F8">
        <w:rPr>
          <w:rFonts w:ascii="Times New Roman" w:hAnsi="Times New Roman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FD36F8">
        <w:rPr>
          <w:rFonts w:ascii="Times New Roman" w:hAnsi="Times New Roman"/>
        </w:rPr>
        <w:t>@</w:t>
      </w:r>
      <w:r w:rsidRPr="00DB10D7">
        <w:rPr>
          <w:rFonts w:ascii="Times New Roman Tj" w:hAnsi="Times New Roman Tj"/>
        </w:rPr>
        <w:t>50.Определите среднюю продолжительность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жизни население мира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56,7 лет;</w:t>
      </w:r>
      <w:r>
        <w:rPr>
          <w:rFonts w:ascii="Times New Roman Tj" w:hAnsi="Times New Roman Tj"/>
        </w:rPr>
        <w:t xml:space="preserve"> 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68,2 лет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 xml:space="preserve">31,4 </w:t>
      </w:r>
      <w:r>
        <w:rPr>
          <w:rFonts w:ascii="Times New Roman Tj" w:hAnsi="Times New Roman Tj"/>
        </w:rPr>
        <w:t>л</w:t>
      </w:r>
      <w:r w:rsidRPr="00DB10D7">
        <w:rPr>
          <w:rFonts w:ascii="Times New Roman Tj" w:hAnsi="Times New Roman Tj"/>
        </w:rPr>
        <w:t>ет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72,5 лет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64,5 лет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@51.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«</w:t>
      </w:r>
      <w:r w:rsidRPr="00DB10D7">
        <w:rPr>
          <w:rFonts w:ascii="Times New Roman Tj" w:hAnsi="Times New Roman Tj"/>
        </w:rPr>
        <w:t xml:space="preserve">Каждое изобретение которую делает человек с одной стороны это развития человечества с </w:t>
      </w:r>
      <w:r>
        <w:rPr>
          <w:rFonts w:ascii="Times New Roman Tj" w:hAnsi="Times New Roman Tj"/>
        </w:rPr>
        <w:t>другой стороны роит себе могилу»</w:t>
      </w:r>
      <w:r w:rsidRPr="00DB10D7">
        <w:rPr>
          <w:rFonts w:ascii="Times New Roman Tj" w:hAnsi="Times New Roman Tj"/>
        </w:rPr>
        <w:t>. Кому относиться вышесказанное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А.Сахаров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Т. Равел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В. Курчатов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В. Вавилов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Дж. Малтус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@52.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млн. человек составляет годовой естественный прирост население мира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80-85 млн;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135-140 млн;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 50-60 млн;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11-12 млн;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260,3 млн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@53.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 гипотезам ученых- демографов</w:t>
      </w:r>
      <w:r>
        <w:rPr>
          <w:rFonts w:ascii="Times New Roman Tj" w:hAnsi="Times New Roman Tj"/>
        </w:rPr>
        <w:t xml:space="preserve"> сколько млрд. человек родились</w:t>
      </w:r>
      <w:r w:rsidRPr="00DB10D7">
        <w:rPr>
          <w:rFonts w:ascii="Times New Roman Tj" w:hAnsi="Times New Roman Tj"/>
        </w:rPr>
        <w:t xml:space="preserve"> от начала появления человека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80 млрд;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33,4 млрд;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 7,5млрд;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66,1 млрд;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75 млрд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@54.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Глобальные проблемы по характеру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разделяются на две гру</w:t>
      </w:r>
      <w:r>
        <w:rPr>
          <w:rFonts w:ascii="Times New Roman Tj" w:hAnsi="Times New Roman Tj"/>
        </w:rPr>
        <w:t>п</w:t>
      </w:r>
      <w:r w:rsidRPr="00DB10D7">
        <w:rPr>
          <w:rFonts w:ascii="Times New Roman Tj" w:hAnsi="Times New Roman Tj"/>
        </w:rPr>
        <w:t xml:space="preserve">пы, </w:t>
      </w:r>
      <w:r>
        <w:rPr>
          <w:rFonts w:ascii="Times New Roman Tj" w:hAnsi="Times New Roman Tj"/>
        </w:rPr>
        <w:t>на какие?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природно- климатические</w:t>
      </w:r>
      <w:r>
        <w:rPr>
          <w:rFonts w:ascii="Times New Roman Tj" w:hAnsi="Times New Roman Tj"/>
        </w:rPr>
        <w:t xml:space="preserve"> и социально-экономические;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политические и ресурс</w:t>
      </w:r>
      <w:r>
        <w:rPr>
          <w:rFonts w:ascii="Times New Roman Tj" w:hAnsi="Times New Roman Tj"/>
        </w:rPr>
        <w:t>ные характеристики;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этнические и на</w:t>
      </w:r>
      <w:r>
        <w:rPr>
          <w:rFonts w:ascii="Times New Roman Tj" w:hAnsi="Times New Roman Tj"/>
        </w:rPr>
        <w:t>циональные характеристики;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зональные</w:t>
      </w:r>
      <w:r>
        <w:rPr>
          <w:rFonts w:ascii="Times New Roman Tj" w:hAnsi="Times New Roman Tj"/>
        </w:rPr>
        <w:t xml:space="preserve"> и региональные характеристики;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локальные и региональные характеристики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@55.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геноцид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истребление отдельных групп населения или целых народов по политическим, расовым, национальным этническим или религиозным мотивам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состояние духа заставляющее разрушать красивые вещи, в частности произведение искусства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форма отношения общества и власти при которой политическая власть берет под полный контроль общество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ничем не ограниченная власть, опирающаяся на си</w:t>
      </w:r>
      <w:r>
        <w:rPr>
          <w:rFonts w:ascii="Times New Roman Tj" w:hAnsi="Times New Roman Tj"/>
        </w:rPr>
        <w:t>лу господствующего класса;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это политический строй, при котором верховная власть принадлежит народу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@56.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вандализм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истребление отдельных групп населения или целых народов по политическим, расовым, национальным этническим или религиозным мотивам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состояние духа заставляющее разрушать красивые вещи, в частности произведение искусства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форма отношения общества и власти при которой политическая власть берет под полный контроль общество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ничем не ограниченная власть, опирающаяся на силу господствующего класса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политический строй, при котором верховная власть принадлежит народу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@57.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тоталитаризм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истребление отдельных групп населения или целых народов по политическим, расовым, национальным этническ</w:t>
      </w:r>
      <w:r>
        <w:rPr>
          <w:rFonts w:ascii="Times New Roman Tj" w:hAnsi="Times New Roman Tj"/>
        </w:rPr>
        <w:t>им или религиозным мотивам;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это состояние духа заставляющее разрушать красивые вещи, в частности произведение искусства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форма отношения общества и власти при которой политическая власть берет под полный контроль общество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ничем не ограниченная власть, опирающаяся на силу господствующего класса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политический строй, при котором верховная власть принадлежит народу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@58.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диктатура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истребление отдельных групп населения или целых народов по политическим, расовым, национальным этническим или религиозным мотивам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состояние духа заставляющее разрушать красивые вещи, в частности произведение искусства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форма отношения общества и власти при которой политическая власть берет под полный контроль общество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ничем не ограниченная власть, опирающаяся на силу господствующего класса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политический строй, при котором верховная власть принадлежит народу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@59.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демократия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истребление отдельных групп населения или целых народов по политическим, расовым, национальным этническим или религиозным мотивам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состояние духа заставляющее разрушать красивые вещи, в частности произведение искусства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форма отношения общества и власти при которой политическая власть берет под полный контроль общество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ничем не ограниченная власть, опирающаяся на си</w:t>
      </w:r>
      <w:r>
        <w:rPr>
          <w:rFonts w:ascii="Times New Roman Tj" w:hAnsi="Times New Roman Tj"/>
        </w:rPr>
        <w:t>лу господствующего класса;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это политический строй, при котором верховная власть принадлежит народу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@60.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Определите группу природных ресурсов, которые относятся к не возобновляющимся природным ресурсам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металлические, соль, нефть, природный газ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леса, ядерная энергия, энергия солнца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геотермальная энергия, энергия солнца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трудовые ресурсы, атом, ветры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растительный и животный мир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@61.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Определите группу природных ресурсов, которые относятся к возобновляющимся природным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ресурсам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металлические, соль, нефть, природный газ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леса, ядерная энергия, энергия с</w:t>
      </w:r>
      <w:r>
        <w:rPr>
          <w:rFonts w:ascii="Times New Roman Tj" w:hAnsi="Times New Roman Tj"/>
        </w:rPr>
        <w:t>олнца;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геотермальна</w:t>
      </w:r>
      <w:r>
        <w:rPr>
          <w:rFonts w:ascii="Times New Roman Tj" w:hAnsi="Times New Roman Tj"/>
        </w:rPr>
        <w:t>я энергия, энергия солнца;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трудовые ресурсы, атом, ветры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растительный и животный мир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@62.</w:t>
      </w:r>
      <w:r w:rsidRPr="00DB10D7">
        <w:rPr>
          <w:rFonts w:ascii="Times New Roman Tj" w:hAnsi="Times New Roman Tj"/>
        </w:rPr>
        <w:t xml:space="preserve"> Что такое рекультивация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комплекс мер по экологическому и экономическому восстановлению земель и водных ресурсов, плодородие которых в результате человеческой деятельности существенно снизились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комплекс организационно –хозяйственных технических мероприятий по улучшению</w:t>
      </w:r>
      <w:r>
        <w:rPr>
          <w:rFonts w:ascii="Times New Roman Tj" w:hAnsi="Times New Roman Tj"/>
        </w:rPr>
        <w:t xml:space="preserve"> агроклиматических условий;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свойство климата, обеспечивающее возможность ведение сельскохоз</w:t>
      </w:r>
      <w:r>
        <w:rPr>
          <w:rFonts w:ascii="Times New Roman Tj" w:hAnsi="Times New Roman Tj"/>
        </w:rPr>
        <w:t>яйственного производства;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комплекс мер по повышению урожайности почвы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использование научных достижений в области гибридизации сельхозугодий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@63.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мелиорация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комплекс мер по экологическому и экономическому восстановлению земель и водных ресурсов, плодородие которых в результате человеческой деятельности существенно снизились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 xml:space="preserve">комплекс организационно –хозяйственных технических мероприятий по улучшению </w:t>
      </w:r>
      <w:r>
        <w:rPr>
          <w:rFonts w:ascii="Times New Roman Tj" w:hAnsi="Times New Roman Tj"/>
        </w:rPr>
        <w:t>агроклиматических условий;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свойство климата, обеспечивающее возможность ведение сельскохоз</w:t>
      </w:r>
      <w:r>
        <w:rPr>
          <w:rFonts w:ascii="Times New Roman Tj" w:hAnsi="Times New Roman Tj"/>
        </w:rPr>
        <w:t>яйственного производства;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комплекс мер по повышению урожайности почвы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использование научных достижений в обла</w:t>
      </w:r>
      <w:r>
        <w:rPr>
          <w:rFonts w:ascii="Times New Roman Tj" w:hAnsi="Times New Roman Tj"/>
        </w:rPr>
        <w:t>сти гибридизации сельхозугодий;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@64.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агроклиматические ресурсы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комплекс мер по экологическому и экономическому восстановлению земель и водных ресурсов, плодородие которых в результате челове</w:t>
      </w:r>
      <w:r>
        <w:rPr>
          <w:rFonts w:ascii="Times New Roman Tj" w:hAnsi="Times New Roman Tj"/>
        </w:rPr>
        <w:t>ческой деятельности существенно</w:t>
      </w:r>
      <w:r w:rsidRPr="00DB10D7">
        <w:rPr>
          <w:rFonts w:ascii="Times New Roman Tj" w:hAnsi="Times New Roman Tj"/>
        </w:rPr>
        <w:t>снизились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комплекс организационно –хозяйственных технических мероприятий по улучшению агроклиматических услов</w:t>
      </w:r>
      <w:r>
        <w:rPr>
          <w:rFonts w:ascii="Times New Roman Tj" w:hAnsi="Times New Roman Tj"/>
        </w:rPr>
        <w:t>ий;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свойство климата, обеспечивающее возможность ведение сельскох</w:t>
      </w:r>
      <w:r>
        <w:rPr>
          <w:rFonts w:ascii="Times New Roman Tj" w:hAnsi="Times New Roman Tj"/>
        </w:rPr>
        <w:t>озяйственного производства;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комплекс мер по повышению урожайности почвы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использование научных достижений в области гибридизации сельхозугодий</w:t>
      </w:r>
      <w:r>
        <w:rPr>
          <w:rFonts w:ascii="Times New Roman Tj" w:hAnsi="Times New Roman Tj"/>
        </w:rPr>
        <w:t>;</w:t>
      </w:r>
    </w:p>
    <w:p w:rsidR="00C8376F" w:rsidRPr="001C242A" w:rsidRDefault="00C8376F" w:rsidP="001C242A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@65.</w:t>
      </w:r>
    </w:p>
    <w:p w:rsidR="00C8376F" w:rsidRDefault="00C8376F" w:rsidP="001C242A">
      <w:pPr>
        <w:spacing w:after="0"/>
        <w:jc w:val="both"/>
        <w:rPr>
          <w:rFonts w:ascii="Times New Roman Tj" w:hAnsi="Times New Roman Tj"/>
        </w:rPr>
      </w:pPr>
      <w:r w:rsidRPr="001C242A">
        <w:rPr>
          <w:rFonts w:ascii="Times New Roman Tj" w:hAnsi="Times New Roman Tj"/>
        </w:rPr>
        <w:t>Что такое топливно-энергетический баланс</w:t>
      </w:r>
      <w:r>
        <w:rPr>
          <w:rFonts w:ascii="Times New Roman Tj" w:hAnsi="Times New Roman Tj"/>
        </w:rPr>
        <w:t>?</w:t>
      </w:r>
    </w:p>
    <w:p w:rsidR="00C8376F" w:rsidRDefault="00C8376F" w:rsidP="001C242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C242A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1C242A">
        <w:rPr>
          <w:rFonts w:ascii="Times New Roman Tj" w:hAnsi="Times New Roman Tj"/>
        </w:rPr>
        <w:t>установление реального соотношения между производством топлива и электроэнергии и его потребления в народном хозяйстве</w:t>
      </w:r>
      <w:r>
        <w:rPr>
          <w:rFonts w:ascii="Times New Roman Tj" w:hAnsi="Times New Roman Tj"/>
        </w:rPr>
        <w:t>;</w:t>
      </w:r>
    </w:p>
    <w:p w:rsidR="00C8376F" w:rsidRDefault="00C8376F" w:rsidP="001C242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C242A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1C242A">
        <w:rPr>
          <w:rFonts w:ascii="Times New Roman Tj" w:hAnsi="Times New Roman Tj"/>
        </w:rPr>
        <w:t>сильная политика экономии энергии</w:t>
      </w:r>
      <w:r>
        <w:rPr>
          <w:rFonts w:ascii="Times New Roman Tj" w:hAnsi="Times New Roman Tj"/>
        </w:rPr>
        <w:t>;</w:t>
      </w:r>
    </w:p>
    <w:p w:rsidR="00C8376F" w:rsidRDefault="00C8376F" w:rsidP="001C242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C242A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1C242A">
        <w:rPr>
          <w:rFonts w:ascii="Times New Roman Tj" w:hAnsi="Times New Roman Tj"/>
        </w:rPr>
        <w:t>контроль над использованием электроэнергии</w:t>
      </w:r>
      <w:r>
        <w:rPr>
          <w:rFonts w:ascii="Times New Roman Tj" w:hAnsi="Times New Roman Tj"/>
        </w:rPr>
        <w:t>;</w:t>
      </w:r>
    </w:p>
    <w:p w:rsidR="00C8376F" w:rsidRDefault="00C8376F" w:rsidP="001C242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C242A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1C242A">
        <w:rPr>
          <w:rFonts w:ascii="Times New Roman Tj" w:hAnsi="Times New Roman Tj"/>
        </w:rPr>
        <w:t>производство нескольких видов топлива</w:t>
      </w:r>
      <w:r>
        <w:rPr>
          <w:rFonts w:ascii="Times New Roman Tj" w:hAnsi="Times New Roman Tj"/>
        </w:rPr>
        <w:t>;</w:t>
      </w:r>
    </w:p>
    <w:p w:rsidR="00C8376F" w:rsidRPr="001C242A" w:rsidRDefault="00C8376F" w:rsidP="001C242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C242A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1C242A">
        <w:rPr>
          <w:rFonts w:ascii="Times New Roman Tj" w:hAnsi="Times New Roman Tj"/>
        </w:rPr>
        <w:t>транспортировка топливного сырья в районах потребления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@66.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Определите первую АЭС в мире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Обнинск (Россия);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Фукусима (Япония);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Чернобыл (</w:t>
      </w:r>
      <w:r w:rsidRPr="002B66F0">
        <w:rPr>
          <w:rFonts w:ascii="Times New Roman Tj" w:hAnsi="Times New Roman Tj"/>
        </w:rPr>
        <w:t>Украин</w:t>
      </w:r>
      <w:r w:rsidRPr="007229A3">
        <w:rPr>
          <w:rFonts w:ascii="Times New Roman Tj" w:eastAsia="SimSun" w:hAnsi="Times New Roman Tj"/>
          <w:lang w:eastAsia="zh-CN"/>
        </w:rPr>
        <w:t>а</w:t>
      </w:r>
      <w:r>
        <w:rPr>
          <w:rFonts w:ascii="Times New Roman Tj" w:hAnsi="Times New Roman Tj"/>
        </w:rPr>
        <w:t>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 xml:space="preserve">Гранд </w:t>
      </w:r>
      <w:r>
        <w:rPr>
          <w:rFonts w:ascii="Times New Roman Tj" w:hAnsi="Times New Roman Tj"/>
        </w:rPr>
        <w:t>(США);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 Фишер (Германия);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@67.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Сколько процентов производимого</w:t>
      </w:r>
      <w:r w:rsidRPr="00DB10D7">
        <w:rPr>
          <w:rFonts w:ascii="Times New Roman Tj" w:hAnsi="Times New Roman Tj"/>
        </w:rPr>
        <w:t xml:space="preserve"> угля продается на мировом рынке через международную торговлю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10 %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90 %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60%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33,4%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8,5%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@68.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 структуре экономики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все страны разделяются на три типа, определите их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промышленно развитие, развивающиеся, страны с переходной экономикой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социалистические, капиталистические, теократические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Европейски</w:t>
      </w:r>
      <w:r>
        <w:rPr>
          <w:rFonts w:ascii="Times New Roman Tj" w:hAnsi="Times New Roman Tj"/>
        </w:rPr>
        <w:t>е, Азиатские, Американские;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Республиканские, монархические, теократические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экспортоориентированные, импортоориентированные, смешанные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@69.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После приобретения независимости Правительство Республики Таджикистан определила три приоритетные направление экономики. Определите их…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выход из коммуникационной блокады, обеспечение продовольственной безопасности и получение эне</w:t>
      </w:r>
      <w:r>
        <w:rPr>
          <w:rFonts w:ascii="Times New Roman Tj" w:hAnsi="Times New Roman Tj"/>
        </w:rPr>
        <w:t>ргетической независимости;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Протекционизм, авт</w:t>
      </w:r>
      <w:r>
        <w:rPr>
          <w:rFonts w:ascii="Times New Roman Tj" w:hAnsi="Times New Roman Tj"/>
        </w:rPr>
        <w:t>аркия и открытая экономика;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налаживание экономического сотрудничество со странами СНГ, Ев</w:t>
      </w:r>
      <w:r>
        <w:rPr>
          <w:rFonts w:ascii="Times New Roman Tj" w:hAnsi="Times New Roman Tj"/>
        </w:rPr>
        <w:t>росоюза и другими странами;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переработка полезных ископаемых, строительство ГЭС –</w:t>
      </w:r>
      <w:r>
        <w:rPr>
          <w:rFonts w:ascii="Times New Roman Tj" w:hAnsi="Times New Roman Tj"/>
        </w:rPr>
        <w:t>ий, химических предприятий;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вход в состав СНГ, ООН, и ОДКБ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@70.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Во времена научно – технической революции…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наука превращает</w:t>
      </w:r>
      <w:r>
        <w:rPr>
          <w:rFonts w:ascii="Times New Roman Tj" w:hAnsi="Times New Roman Tj"/>
        </w:rPr>
        <w:t>ся в производственную силу;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производя</w:t>
      </w:r>
      <w:r>
        <w:rPr>
          <w:rFonts w:ascii="Times New Roman Tj" w:hAnsi="Times New Roman Tj"/>
        </w:rPr>
        <w:t>тся новые виды технологии;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 xml:space="preserve">ведущие экономически развитие страны </w:t>
      </w:r>
      <w:r>
        <w:rPr>
          <w:rFonts w:ascii="Times New Roman Tj" w:hAnsi="Times New Roman Tj"/>
        </w:rPr>
        <w:t>мира завоюют мировой рынок;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бурно разв</w:t>
      </w:r>
      <w:r>
        <w:rPr>
          <w:rFonts w:ascii="Times New Roman Tj" w:hAnsi="Times New Roman Tj"/>
        </w:rPr>
        <w:t>ивается атомная энергетика;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появляются тран</w:t>
      </w:r>
      <w:r>
        <w:rPr>
          <w:rFonts w:ascii="Times New Roman Tj" w:hAnsi="Times New Roman Tj"/>
        </w:rPr>
        <w:t>с национальные корпорации (ТНК);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@71.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Найдите самый крупный ТНК (тран</w:t>
      </w:r>
      <w:r>
        <w:rPr>
          <w:rFonts w:ascii="Times New Roman Tj" w:hAnsi="Times New Roman Tj"/>
        </w:rPr>
        <w:t xml:space="preserve">с национальная корпорация) </w:t>
      </w:r>
      <w:r w:rsidRPr="00DB10D7">
        <w:rPr>
          <w:rFonts w:ascii="Times New Roman Tj" w:hAnsi="Times New Roman Tj"/>
        </w:rPr>
        <w:t>в мире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Амазон инн;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Даймлер Крайслер;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Роял Дач Ше</w:t>
      </w:r>
      <w:r>
        <w:rPr>
          <w:rFonts w:ascii="Times New Roman Tj" w:hAnsi="Times New Roman Tj"/>
        </w:rPr>
        <w:t>л;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Эксон Мобил;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Бритиш </w:t>
      </w:r>
      <w:r w:rsidRPr="00DB10D7">
        <w:rPr>
          <w:rFonts w:ascii="Times New Roman Tj" w:hAnsi="Times New Roman Tj"/>
        </w:rPr>
        <w:t>петролеум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@72.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Каким понятием обозначается водная территория страны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акватория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территория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буферная зона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мандатная территория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зона дислокации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@73.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«Зеленая революция»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выведение более продуктивных сортов растения, расширение орошения, применения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удобрений, пестицидов и современной техники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увеличение площадей лесов и пастбищ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комплекс мер по озеленению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пустынных территорий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переворот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в экономики страны путем революции изменение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типа государственности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правильные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@74.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Признание страны на </w:t>
      </w:r>
      <w:r w:rsidRPr="00DB10D7">
        <w:rPr>
          <w:rFonts w:ascii="Times New Roman Tj" w:hAnsi="Times New Roman Tj"/>
        </w:rPr>
        <w:t>мировой арене определяется в следующим «трем критериям»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политическое и экономическо</w:t>
      </w:r>
      <w:r>
        <w:rPr>
          <w:rFonts w:ascii="Times New Roman Tj" w:hAnsi="Times New Roman Tj"/>
        </w:rPr>
        <w:t>е положения и военная мощь;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демократическая</w:t>
      </w:r>
      <w:r>
        <w:rPr>
          <w:rFonts w:ascii="Times New Roman Tj" w:hAnsi="Times New Roman Tj"/>
        </w:rPr>
        <w:t>, радикальная и сепаратизм;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демократическое, демографиче</w:t>
      </w:r>
      <w:r>
        <w:rPr>
          <w:rFonts w:ascii="Times New Roman Tj" w:hAnsi="Times New Roman Tj"/>
        </w:rPr>
        <w:t>ская правовая расположение;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террористическая, за</w:t>
      </w:r>
      <w:r>
        <w:rPr>
          <w:rFonts w:ascii="Times New Roman Tj" w:hAnsi="Times New Roman Tj"/>
        </w:rPr>
        <w:t>воевательная и дружелюбная;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все ответы неверны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@75.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С</w:t>
      </w:r>
      <w:r w:rsidRPr="00DB10D7">
        <w:rPr>
          <w:rFonts w:ascii="Times New Roman Tj" w:hAnsi="Times New Roman Tj"/>
        </w:rPr>
        <w:t>колько этапов формировани</w:t>
      </w:r>
      <w:r>
        <w:rPr>
          <w:rFonts w:ascii="Times New Roman Tj" w:hAnsi="Times New Roman Tj"/>
        </w:rPr>
        <w:t>й</w:t>
      </w:r>
      <w:r w:rsidRPr="00DB10D7">
        <w:rPr>
          <w:rFonts w:ascii="Times New Roman Tj" w:hAnsi="Times New Roman Tj"/>
        </w:rPr>
        <w:t xml:space="preserve"> пережила </w:t>
      </w:r>
      <w:r>
        <w:rPr>
          <w:rFonts w:ascii="Times New Roman Tj" w:hAnsi="Times New Roman Tj"/>
        </w:rPr>
        <w:t>п</w:t>
      </w:r>
      <w:r w:rsidRPr="00DB10D7">
        <w:rPr>
          <w:rFonts w:ascii="Times New Roman Tj" w:hAnsi="Times New Roman Tj"/>
        </w:rPr>
        <w:t>олитическая карта мира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4;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 5;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6;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7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@76.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Смена поколений в результате естественного движения населения, это…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воспроизводство населения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урбанизация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миграция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рождаемость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агломерация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@77.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Наибольшей протяженностью железных дорог обладают…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США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Китай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Индия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Россия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Бразилия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@78.</w:t>
      </w:r>
    </w:p>
    <w:p w:rsidR="00C8376F" w:rsidRDefault="00C8376F" w:rsidP="00977DA8">
      <w:pPr>
        <w:spacing w:after="0"/>
        <w:jc w:val="both"/>
        <w:rPr>
          <w:rFonts w:ascii="Times New Roman Tj" w:hAnsi="Times New Roman Tj"/>
        </w:rPr>
      </w:pPr>
      <w:r w:rsidRPr="00977DA8">
        <w:rPr>
          <w:rFonts w:ascii="Times New Roman Tj" w:hAnsi="Times New Roman Tj"/>
        </w:rPr>
        <w:t>Что показывается на общеэкономической карте</w:t>
      </w:r>
      <w:r>
        <w:rPr>
          <w:rFonts w:ascii="Times New Roman Tj" w:hAnsi="Times New Roman Tj"/>
        </w:rPr>
        <w:t>?</w:t>
      </w:r>
    </w:p>
    <w:p w:rsidR="00C8376F" w:rsidRDefault="00C8376F" w:rsidP="00977DA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977DA8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977DA8">
        <w:rPr>
          <w:rFonts w:ascii="Times New Roman Tj" w:hAnsi="Times New Roman Tj"/>
        </w:rPr>
        <w:t>Развитие и размещение всех отраслей</w:t>
      </w:r>
      <w:r>
        <w:rPr>
          <w:rFonts w:ascii="Times New Roman Tj" w:hAnsi="Times New Roman Tj"/>
        </w:rPr>
        <w:t xml:space="preserve"> </w:t>
      </w:r>
      <w:r w:rsidRPr="00977DA8">
        <w:rPr>
          <w:rFonts w:ascii="Times New Roman Tj" w:hAnsi="Times New Roman Tj"/>
        </w:rPr>
        <w:t>народного хозяйства страны или отдельный его части</w:t>
      </w:r>
      <w:r>
        <w:rPr>
          <w:rFonts w:ascii="Times New Roman Tj" w:hAnsi="Times New Roman Tj"/>
        </w:rPr>
        <w:t>;</w:t>
      </w:r>
    </w:p>
    <w:p w:rsidR="00C8376F" w:rsidRDefault="00C8376F" w:rsidP="00977DA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977DA8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977DA8">
        <w:rPr>
          <w:rFonts w:ascii="Times New Roman Tj" w:hAnsi="Times New Roman Tj"/>
        </w:rPr>
        <w:t>Только отдельные части страны</w:t>
      </w:r>
      <w:r>
        <w:rPr>
          <w:rFonts w:ascii="Times New Roman Tj" w:hAnsi="Times New Roman Tj"/>
        </w:rPr>
        <w:t>;</w:t>
      </w:r>
    </w:p>
    <w:p w:rsidR="00C8376F" w:rsidRDefault="00C8376F" w:rsidP="00977DA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977DA8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977DA8">
        <w:rPr>
          <w:rFonts w:ascii="Times New Roman Tj" w:hAnsi="Times New Roman Tj"/>
        </w:rPr>
        <w:t>Воспроизводство и размещение населения</w:t>
      </w:r>
      <w:r>
        <w:rPr>
          <w:rFonts w:ascii="Times New Roman Tj" w:hAnsi="Times New Roman Tj"/>
        </w:rPr>
        <w:t>;</w:t>
      </w:r>
    </w:p>
    <w:p w:rsidR="00C8376F" w:rsidRDefault="00C8376F" w:rsidP="00977DA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977DA8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977DA8">
        <w:rPr>
          <w:rFonts w:ascii="Times New Roman Tj" w:hAnsi="Times New Roman Tj"/>
        </w:rPr>
        <w:t>Развитие и размещение только одной отрасли</w:t>
      </w:r>
      <w:r>
        <w:rPr>
          <w:rFonts w:ascii="Times New Roman Tj" w:hAnsi="Times New Roman Tj"/>
        </w:rPr>
        <w:t>;</w:t>
      </w:r>
    </w:p>
    <w:p w:rsidR="00C8376F" w:rsidRPr="00977DA8" w:rsidRDefault="00C8376F" w:rsidP="00977DA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977DA8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977DA8">
        <w:rPr>
          <w:rFonts w:ascii="Times New Roman Tj" w:hAnsi="Times New Roman Tj"/>
        </w:rPr>
        <w:t>Развитие и размещения отрасли сельского хозяйства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@79.</w:t>
      </w:r>
    </w:p>
    <w:p w:rsidR="00C8376F" w:rsidRDefault="00C8376F" w:rsidP="0010261B">
      <w:pPr>
        <w:spacing w:after="0"/>
        <w:jc w:val="both"/>
        <w:rPr>
          <w:rFonts w:ascii="Times New Roman Tj" w:hAnsi="Times New Roman Tj"/>
        </w:rPr>
      </w:pPr>
      <w:r w:rsidRPr="0010261B">
        <w:rPr>
          <w:rFonts w:ascii="Times New Roman Tj" w:hAnsi="Times New Roman Tj"/>
        </w:rPr>
        <w:t>Что такое каскадная система ГЭС</w:t>
      </w:r>
      <w:r>
        <w:rPr>
          <w:rFonts w:ascii="Times New Roman Tj" w:hAnsi="Times New Roman Tj"/>
        </w:rPr>
        <w:t>?</w:t>
      </w:r>
    </w:p>
    <w:p w:rsidR="00C8376F" w:rsidRDefault="00C8376F" w:rsidP="0010261B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0261B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10261B">
        <w:rPr>
          <w:rFonts w:ascii="Times New Roman Tj" w:hAnsi="Times New Roman Tj"/>
        </w:rPr>
        <w:t>Строительство одной ГЭС в реке</w:t>
      </w:r>
      <w:r>
        <w:rPr>
          <w:rFonts w:ascii="Times New Roman Tj" w:hAnsi="Times New Roman Tj"/>
        </w:rPr>
        <w:t>;</w:t>
      </w:r>
    </w:p>
    <w:p w:rsidR="00C8376F" w:rsidRDefault="00C8376F" w:rsidP="0010261B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0261B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10261B">
        <w:rPr>
          <w:rFonts w:ascii="Times New Roman Tj" w:hAnsi="Times New Roman Tj"/>
        </w:rPr>
        <w:t>Строительство на одной реке нескольких ГЭС</w:t>
      </w:r>
      <w:r>
        <w:rPr>
          <w:rFonts w:ascii="Times New Roman Tj" w:hAnsi="Times New Roman Tj"/>
        </w:rPr>
        <w:t>;</w:t>
      </w:r>
    </w:p>
    <w:p w:rsidR="00C8376F" w:rsidRDefault="00C8376F" w:rsidP="0010261B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0261B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10261B">
        <w:rPr>
          <w:rFonts w:ascii="Times New Roman Tj" w:hAnsi="Times New Roman Tj"/>
        </w:rPr>
        <w:t>Строительство нескольких АЭС в одном районе</w:t>
      </w:r>
      <w:r>
        <w:rPr>
          <w:rFonts w:ascii="Times New Roman Tj" w:hAnsi="Times New Roman Tj"/>
        </w:rPr>
        <w:t>;</w:t>
      </w:r>
    </w:p>
    <w:p w:rsidR="00C8376F" w:rsidRDefault="00C8376F" w:rsidP="0010261B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0261B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10261B">
        <w:rPr>
          <w:rFonts w:ascii="Times New Roman Tj" w:hAnsi="Times New Roman Tj"/>
        </w:rPr>
        <w:t>Строительство тепловых станций</w:t>
      </w:r>
      <w:r>
        <w:rPr>
          <w:rFonts w:ascii="Times New Roman Tj" w:hAnsi="Times New Roman Tj"/>
        </w:rPr>
        <w:t>;</w:t>
      </w:r>
    </w:p>
    <w:p w:rsidR="00C8376F" w:rsidRPr="0010261B" w:rsidRDefault="00C8376F" w:rsidP="0010261B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0261B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10261B">
        <w:rPr>
          <w:rFonts w:ascii="Times New Roman Tj" w:hAnsi="Times New Roman Tj"/>
        </w:rPr>
        <w:t>Строительство приливных ГЭС</w:t>
      </w:r>
      <w:r>
        <w:rPr>
          <w:rFonts w:ascii="Times New Roman Tj" w:hAnsi="Times New Roman Tj"/>
        </w:rPr>
        <w:t>;</w:t>
      </w:r>
    </w:p>
    <w:p w:rsidR="00C8376F" w:rsidRDefault="00C8376F" w:rsidP="0010261B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@80.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Природные ресурсы классифицируют: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 их природному генезису, по признаку исчерпаемости, по характеру использования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 наименованию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 принадлежности тому или и кому государству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 физическому и химическому составу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@81.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Соотношение между величиной природных ресурсов и размерами их использования выражается в количестве лет, на которое хватит данного ресурса, или его запасами на душу населения называется 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ресурсообеспеченностью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геообеспеченностью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природообеспеченностью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устойчивый экономический рост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биоразнообразие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@82.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Какие технологии необходимо использовать для сохранения природных ресурсов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ресурсосберегающие и энергосберегающие технологии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компьютерные технологии в процессе производства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достижение роботизации и механизации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защитные технологии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нефте</w:t>
      </w:r>
      <w:r>
        <w:rPr>
          <w:rFonts w:ascii="Times New Roman Tj" w:hAnsi="Times New Roman Tj"/>
        </w:rPr>
        <w:t>пе</w:t>
      </w:r>
      <w:r w:rsidRPr="00DB10D7">
        <w:rPr>
          <w:rFonts w:ascii="Times New Roman Tj" w:hAnsi="Times New Roman Tj"/>
        </w:rPr>
        <w:t>рерабатывающие технологии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@83.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Почвы подлинное богатство человечества. Один из самых тревожных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показателей потери почвенных ресурсов является…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рост пустынь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эрозия земли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ветровая эрозия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строительство городов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выбрасывание мусора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@84.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процентов площади земли занимает Гидросфера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71</w:t>
      </w:r>
      <w:r w:rsidRPr="00DB10D7">
        <w:rPr>
          <w:rFonts w:ascii="Times New Roman Tj" w:hAnsi="Times New Roman Tj"/>
        </w:rPr>
        <w:t>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63%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20%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80%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11,4;%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@85.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процентов суще покрыто лесами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30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25 </w:t>
      </w:r>
      <w:r w:rsidRPr="00DB10D7">
        <w:rPr>
          <w:rFonts w:ascii="Times New Roman Tj" w:hAnsi="Times New Roman Tj"/>
        </w:rPr>
        <w:t>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 70%;</w:t>
      </w:r>
      <w:r>
        <w:rPr>
          <w:rFonts w:ascii="Times New Roman Tj" w:hAnsi="Times New Roman Tj"/>
        </w:rPr>
        <w:br/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 xml:space="preserve">5 </w:t>
      </w:r>
      <w:r w:rsidRPr="00DB10D7">
        <w:rPr>
          <w:rFonts w:ascii="Times New Roman Tj" w:hAnsi="Times New Roman Tj"/>
        </w:rPr>
        <w:t>%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11,4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@86.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Изменения в политической карте мира бывает два вида т.е…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количественное и качественное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политическое и военное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дипломатическое и конфликтное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революционное и мирным путем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социальное и эконмическое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@87.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территория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 xml:space="preserve">это прежде </w:t>
      </w:r>
      <w:r>
        <w:rPr>
          <w:rFonts w:ascii="Times New Roman Tj" w:hAnsi="Times New Roman Tj"/>
        </w:rPr>
        <w:t>всего земельное пространство на</w:t>
      </w:r>
      <w:r w:rsidRPr="00DB10D7">
        <w:rPr>
          <w:rFonts w:ascii="Times New Roman Tj" w:hAnsi="Times New Roman Tj"/>
        </w:rPr>
        <w:t xml:space="preserve"> которое распространяется юрисдикция государства или административной единицы всего составе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это линия и проходящая по этой линии вертикальное плоскость определяющие пределы государственной территории (су</w:t>
      </w:r>
      <w:r>
        <w:rPr>
          <w:rFonts w:ascii="Times New Roman Tj" w:hAnsi="Times New Roman Tj"/>
        </w:rPr>
        <w:t>ши, вод, недр);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это </w:t>
      </w:r>
      <w:r w:rsidRPr="00DB10D7">
        <w:rPr>
          <w:rFonts w:ascii="Times New Roman Tj" w:hAnsi="Times New Roman Tj"/>
        </w:rPr>
        <w:t>договор или соглашение между подписанные граничившими государствами с приложениями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это проведение какой – либо разделяющей черты определение границы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это линии границы проходящие через природные компоненты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(горы, реки, озера</w:t>
      </w:r>
      <w:r>
        <w:rPr>
          <w:rFonts w:ascii="Times New Roman Tj" w:hAnsi="Times New Roman Tj"/>
        </w:rPr>
        <w:t>);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@88.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Что такое государственная граница? 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 xml:space="preserve">это прежде </w:t>
      </w:r>
      <w:r>
        <w:rPr>
          <w:rFonts w:ascii="Times New Roman Tj" w:hAnsi="Times New Roman Tj"/>
        </w:rPr>
        <w:t>всего земельное пространство на</w:t>
      </w:r>
      <w:r w:rsidRPr="00DB10D7">
        <w:rPr>
          <w:rFonts w:ascii="Times New Roman Tj" w:hAnsi="Times New Roman Tj"/>
        </w:rPr>
        <w:t xml:space="preserve"> которое распространяется юрисдикция государства или административная единица всего состава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это линия и проходящая по этой линии вертикальное плоскость определяющие пределы государственн</w:t>
      </w:r>
      <w:r>
        <w:rPr>
          <w:rFonts w:ascii="Times New Roman Tj" w:hAnsi="Times New Roman Tj"/>
        </w:rPr>
        <w:t>ой территории (суши, вод, недр);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договор или соглашение между подписанные граничившими государствами с приложениями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проведение какой – либо разделяющей черты определение границы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это линии границы проходящие через природные компоненты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(горы, реки, озера</w:t>
      </w:r>
      <w:r>
        <w:rPr>
          <w:rFonts w:ascii="Times New Roman Tj" w:hAnsi="Times New Roman Tj"/>
        </w:rPr>
        <w:t>);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@89.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делимитация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 xml:space="preserve">это прежде </w:t>
      </w:r>
      <w:r>
        <w:rPr>
          <w:rFonts w:ascii="Times New Roman Tj" w:hAnsi="Times New Roman Tj"/>
        </w:rPr>
        <w:t>всего земельное пространство на</w:t>
      </w:r>
      <w:r w:rsidRPr="00DB10D7">
        <w:rPr>
          <w:rFonts w:ascii="Times New Roman Tj" w:hAnsi="Times New Roman Tj"/>
        </w:rPr>
        <w:t xml:space="preserve"> которое распространяется юрисдикция государства или административная единица всего состава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это линия и проходящая по этой линии вертикальное плоскость определяющие пределы государственн</w:t>
      </w:r>
      <w:r>
        <w:rPr>
          <w:rFonts w:ascii="Times New Roman Tj" w:hAnsi="Times New Roman Tj"/>
        </w:rPr>
        <w:t>ой территории (суши, вод, недр);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договор или соглашение между подписанные граничившими государствами с приложениями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проведение какой – либо разделяющей черты определение границы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это линии гра</w:t>
      </w:r>
      <w:r>
        <w:rPr>
          <w:rFonts w:ascii="Times New Roman Tj" w:hAnsi="Times New Roman Tj"/>
        </w:rPr>
        <w:t xml:space="preserve">ницы проходящие через природные </w:t>
      </w:r>
      <w:r w:rsidRPr="00DB10D7">
        <w:rPr>
          <w:rFonts w:ascii="Times New Roman Tj" w:hAnsi="Times New Roman Tj"/>
        </w:rPr>
        <w:t>компоненты</w:t>
      </w:r>
      <w:r>
        <w:rPr>
          <w:rFonts w:ascii="Times New Roman Tj" w:hAnsi="Times New Roman Tj"/>
        </w:rPr>
        <w:t xml:space="preserve"> (горы, реки, озера);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@90.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демаркация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 xml:space="preserve">это прежде </w:t>
      </w:r>
      <w:r>
        <w:rPr>
          <w:rFonts w:ascii="Times New Roman Tj" w:hAnsi="Times New Roman Tj"/>
        </w:rPr>
        <w:t>всего земельное пространство на</w:t>
      </w:r>
      <w:r w:rsidRPr="00DB10D7">
        <w:rPr>
          <w:rFonts w:ascii="Times New Roman Tj" w:hAnsi="Times New Roman Tj"/>
        </w:rPr>
        <w:t xml:space="preserve"> которое распространяется юрисдикция государства или административная единица всего состава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это линия и проходящая по этой линии вертикальное плоскость определяющие пределы государственн</w:t>
      </w:r>
      <w:r>
        <w:rPr>
          <w:rFonts w:ascii="Times New Roman Tj" w:hAnsi="Times New Roman Tj"/>
        </w:rPr>
        <w:t>ой территории (суши, вод, недр);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договор или соглашение между подписанные граничившими государствами с приложениями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это проведение какой – либо разделяющей черты определение границы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это линии границы проходящие через природные компоненты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(горы, реки, озера</w:t>
      </w:r>
      <w:r>
        <w:rPr>
          <w:rFonts w:ascii="Times New Roman Tj" w:hAnsi="Times New Roman Tj"/>
        </w:rPr>
        <w:t>);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@91.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орографические границы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 xml:space="preserve">это прежде </w:t>
      </w:r>
      <w:r>
        <w:rPr>
          <w:rFonts w:ascii="Times New Roman Tj" w:hAnsi="Times New Roman Tj"/>
        </w:rPr>
        <w:t>всего земельное пространство на</w:t>
      </w:r>
      <w:r w:rsidRPr="00DB10D7">
        <w:rPr>
          <w:rFonts w:ascii="Times New Roman Tj" w:hAnsi="Times New Roman Tj"/>
        </w:rPr>
        <w:t xml:space="preserve"> которое распространяется юрисдикция государства или административная единица всего состава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это линия и проходящая по этой линии вертикальное плоскость определяющие пределы государственн</w:t>
      </w:r>
      <w:r>
        <w:rPr>
          <w:rFonts w:ascii="Times New Roman Tj" w:hAnsi="Times New Roman Tj"/>
        </w:rPr>
        <w:t>ой территории (суши, вод, недр);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договор или соглашение между подписанные граничившими государствами с приложениями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проведение какой – либо разделяющей черты определение границы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это линии границы проходящие через природные компоненты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(горы, реки, озера</w:t>
      </w:r>
      <w:r>
        <w:rPr>
          <w:rFonts w:ascii="Times New Roman Tj" w:hAnsi="Times New Roman Tj"/>
        </w:rPr>
        <w:t>);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@92.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Государственные границы бывают три вида. Определите их…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орографические, геометрические, географические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суша, море, смешанные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циклические, военные, политические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по правовым актам ООН, без </w:t>
      </w:r>
      <w:r w:rsidRPr="00DB10D7">
        <w:rPr>
          <w:rFonts w:ascii="Times New Roman Tj" w:hAnsi="Times New Roman Tj"/>
        </w:rPr>
        <w:t>объявление</w:t>
      </w:r>
      <w:r>
        <w:rPr>
          <w:rFonts w:ascii="Times New Roman Tj" w:hAnsi="Times New Roman Tj"/>
        </w:rPr>
        <w:t xml:space="preserve"> демаркации и.</w:t>
      </w:r>
      <w:r w:rsidRPr="00DB10D7">
        <w:rPr>
          <w:rFonts w:ascii="Times New Roman Tj" w:hAnsi="Times New Roman Tj"/>
        </w:rPr>
        <w:t>т.д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правильные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@93.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Найдите правильное определение…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политическая карта мира пережила 4 этапа формирования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политическая карта мира пережила 3 этапа формирования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политическая карта мира пережила 2 этапа формирования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политическая карта мира пережила 6 этапа формирования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политическая карта мира пережила 7 этапа формирования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@94.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Принятие государств в состав ООН только…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 решением Генеральной ассамблеи и Совета безопасности ООН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с решение пяти государств, т.е</w:t>
      </w:r>
      <w:r>
        <w:rPr>
          <w:rFonts w:ascii="Times New Roman Tj" w:hAnsi="Times New Roman Tj"/>
        </w:rPr>
        <w:t>.</w:t>
      </w:r>
      <w:r w:rsidRPr="00DB10D7">
        <w:rPr>
          <w:rFonts w:ascii="Times New Roman Tj" w:hAnsi="Times New Roman Tj"/>
        </w:rPr>
        <w:t xml:space="preserve"> США, Россия, Китай, Англия и Франция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если проводят референдум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если проводиться революция и свергается правящая правительство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если согласиться население страны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@95.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Определите 5 государств постоянных членов Совета безопасности ООН…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Британия, Россия, Франция, Китай, США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Британия, Канада, Япония, Россия, США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Россия, Франция, Италия, США, Германия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Россия, США, Австралия, Италия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США, Китай, Россия, Бразилия, Индия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@96.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колония? Это…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страна или территория, которое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находится под управления другого государства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территория или страна, которая частично управляет себе но защита госграницы на душе метрополии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страны, которые входят в состав Великобритании и признают королеву Англии своим лидером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территория или страна, которая находится внутри другой страны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@97.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протекторат? Это…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страна или территория, которое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находится под управления другого государства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территория или страна, которая частично управляет себя но защита госграницы на душе метрополии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страны, которые входят в состав Великобритании и признают королеву Англии своим лидером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территория или страна, которая находится внутри другой страны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@98.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доминион? Это…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страна или территория, которое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находится под управления другого государства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территория или страна, которая частично управляет себя, но защита госграницы на душе метрополии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страны, которые входят в состав Великобритании и признают королеву Англии своим лидером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территория или страна, которая находится внутри другой страны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@99.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Когда был образован СНГ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8 декабря 1991 года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8 декабря 1992 года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8 декабря 1993 года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8 декабря 1994 года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8 декабря 1995 года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@100.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Существуют два типа административной структуры государства. Определите их…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унитарные и федеративные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монархические и республиканские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суверенные и колони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протектораты и доминионы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@101.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«демографическая весна»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когда в стране численность население увеличивается быстрым темпом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увеличение численности безработных в стране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увеличение лесных массивов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увеличение численности взрослого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населения в зависимости от молодых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@102.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В какие годы была построена автомобильная дорога Ош-Хорог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1935-1940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1918-1922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1931-1932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1940-1941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1920-1926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@103.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Какая электростанция впервые была построена в Таджикистане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Нурекская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Варзобская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Рагунская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Кайракумская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Сарбандская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@104.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В каком году в Таджикистане была построена и пущена в эксплуатацию железная дорога Хавост-Ходжент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1930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1919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1897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1826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1990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@105.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В какие годы была построена железная дорога Термез-Душанбе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1919-1921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1917-1924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1926-1929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1970-1975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1941-1948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@106.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Когда в Таджикистане впервые была открыта воздушная трасса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1919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1924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1929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1970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1969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@107.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В каком году г.Душанбе стал столицей Таджикистана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1919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1926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1924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1929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1918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@108.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Какой водоем является самым большим по объёму водоемом Таджикистана,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Муминабад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Каттасай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Кайракум</w:t>
      </w:r>
      <w:r>
        <w:rPr>
          <w:rFonts w:ascii="Times New Roman Tj" w:hAnsi="Times New Roman Tj"/>
          <w:color w:val="000000"/>
        </w:rPr>
        <w:t xml:space="preserve"> (Гулистон);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Норак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Фархад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@109.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Какова длина железной дороги Термез-</w:t>
      </w:r>
      <w:r>
        <w:rPr>
          <w:rFonts w:ascii="Times New Roman Tj" w:hAnsi="Times New Roman Tj"/>
          <w:color w:val="000000"/>
        </w:rPr>
        <w:t>Бохтар</w:t>
      </w:r>
      <w:r w:rsidRPr="00DB10D7">
        <w:rPr>
          <w:rFonts w:ascii="Times New Roman Tj" w:hAnsi="Times New Roman Tj"/>
          <w:color w:val="000000"/>
        </w:rPr>
        <w:t>-Яван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A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450 </w:t>
      </w:r>
      <w:r w:rsidRPr="00DB10D7">
        <w:rPr>
          <w:rFonts w:ascii="Times New Roman Tj" w:hAnsi="Times New Roman Tj"/>
          <w:color w:val="000000"/>
        </w:rPr>
        <w:t>км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B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265 </w:t>
      </w:r>
      <w:r w:rsidRPr="00DB10D7">
        <w:rPr>
          <w:rFonts w:ascii="Times New Roman Tj" w:hAnsi="Times New Roman Tj"/>
          <w:color w:val="000000"/>
        </w:rPr>
        <w:t>км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700 </w:t>
      </w:r>
      <w:r w:rsidRPr="00DB10D7">
        <w:rPr>
          <w:rFonts w:ascii="Times New Roman Tj" w:hAnsi="Times New Roman Tj"/>
          <w:color w:val="000000"/>
        </w:rPr>
        <w:t>км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D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400 </w:t>
      </w:r>
      <w:r w:rsidRPr="00DB10D7">
        <w:rPr>
          <w:rFonts w:ascii="Times New Roman Tj" w:hAnsi="Times New Roman Tj"/>
          <w:color w:val="000000"/>
        </w:rPr>
        <w:t>км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75 км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@110.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Чем определяется естественный прирост населения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численности городского населения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населения за счет переселения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численности за счет рождаемости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численности мужчин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численности женщин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@111.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такое национальный доход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производственные затраты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заработная плата рабочих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разность между сырьем и выпущенным конечным продуктом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доход населения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доход предприятия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@112.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изучает демография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поверхность земли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растительность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население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природные богатства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космос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@113.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такое вложение капитала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производительности труда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доходов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денежные вложения, которые используются в различных направлениях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выдача заработной платы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кредитования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@114.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такое специализация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Производство нескольких видов продукции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Объединение совместных усилий для выпуска основной продукции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Выпуск общественного продукта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Быть вместе на одной территории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Совместное и общественное производство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@115.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такое миграция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численности населения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Передвижение людей в одной территории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Передвижение численности сельского населения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численности городского населения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Увеличения численности мужского или женского населения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@116.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такое интенсивный путь развития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производства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Строительство новых производственных объектов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Дополнительные вложения для развития научно-технического прогресса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численности рабочих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Превращение в собственность природных ресурсов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@117.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означает регион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Отдельно взятый район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Разделение одной большой территории на отдельные части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Отдельный материк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Отдельно взятый населенный пункт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Группа районов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@118.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означает транзит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Строительство дорог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Перевозка товаров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Перевозка товаров с помощью промежуточных станций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Перевозка пассажиров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Перевозка товаров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@119.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растения относятся к техническим культурам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Пшеница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Садоводство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Картошка, овощи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Хлопок, сахарная свекла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Кукуруза, рис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@120.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Какая самая длинная река в Таджикистане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Амударья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Заравшан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Пяндж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Вахш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Каф</w:t>
      </w:r>
      <w:r>
        <w:rPr>
          <w:rFonts w:ascii="Times New Roman Tj" w:hAnsi="Times New Roman Tj"/>
          <w:color w:val="000000"/>
        </w:rPr>
        <w:t>и</w:t>
      </w:r>
      <w:r w:rsidRPr="00DB10D7">
        <w:rPr>
          <w:rFonts w:ascii="Times New Roman Tj" w:hAnsi="Times New Roman Tj"/>
          <w:color w:val="000000"/>
        </w:rPr>
        <w:t>рниган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@121.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Какова длина территории Таджикистана с запада на восток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A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510 </w:t>
      </w:r>
      <w:r w:rsidRPr="00DB10D7">
        <w:rPr>
          <w:rFonts w:ascii="Times New Roman Tj" w:hAnsi="Times New Roman Tj"/>
          <w:color w:val="000000"/>
        </w:rPr>
        <w:t>км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B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715 </w:t>
      </w:r>
      <w:r w:rsidRPr="00DB10D7">
        <w:rPr>
          <w:rFonts w:ascii="Times New Roman Tj" w:hAnsi="Times New Roman Tj"/>
          <w:color w:val="000000"/>
        </w:rPr>
        <w:t>км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915 </w:t>
      </w:r>
      <w:r w:rsidRPr="00DB10D7">
        <w:rPr>
          <w:rFonts w:ascii="Times New Roman Tj" w:hAnsi="Times New Roman Tj"/>
          <w:color w:val="000000"/>
        </w:rPr>
        <w:t>км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D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3000 </w:t>
      </w:r>
      <w:r w:rsidRPr="00DB10D7">
        <w:rPr>
          <w:rFonts w:ascii="Times New Roman Tj" w:hAnsi="Times New Roman Tj"/>
          <w:color w:val="000000"/>
        </w:rPr>
        <w:t>км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350 км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@122.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 какому экономическому району Таджикистана относятся Зеравшанские хребты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Раштскому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Согдийскому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Вахшскому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Гиссарскому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Горно-Бадахшанскому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@123.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три независимые государства, которые не входят в СНГ: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Украина, Таджикистан, Молдова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Грузия, Киргизстан, Армения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Азербайджан, Белоруссия, Казахстан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Туркменистан, Узбекистан, Россия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Литва, Эстония, Латвия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@124.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 какими странами СНГ имеет сухопутную границу: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Индия, Швейцария, Болгария, Япония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Норвегия, Венгрия, Турция, Афганистан, Китай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Ирак, Катар, Алжир, Египет, ЮАР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США, Канада, Аргентина, Бразилия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Пакистан, Непал, Гана, Судан, Заир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@125.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Укажите, какое из государств СНГ граничит с Китаем и Афганистаном: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Киргизстан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Узбекистан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Казахстан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Азербайджан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Таджикистан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@126.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страну СНГ, с которой Россия имеет самую протяженную границу: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Украина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Грузия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Китай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Казахстан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Беларусь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@127.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страны СНГ, которые не имеют границы с Россией: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Украина, Беларусь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Таджикистан, Туркменистан, Армения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Грузия, Азербайджан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Казахстан, Грузия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Беларусь, Грузия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@128.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Какая государства СНГ обладает крупными месторождениями запасами каменных солей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Молдова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Туркменистан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Грузия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Таджикистан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Армения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@129.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сферы являются в промышленности Таджикистана специализирующими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топливная промышленность, кондитерская, швейная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производство соли, обувная, шерстяная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кожная, маслобойная, мясная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электроэнергетика, цветная металлургия, легкая, химическая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машиностроения, тракторная, автомобилестроения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@130.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ведущие сферы растениеводства Таджикистана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хлопководство, выращивание фруктов, виноградарство, цитрусы, овощей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, выращивание кукуруза, зерно овес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лён масличный, кунжут, хмель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производство чая, грецкого ореха, граната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арбузы, дыни, лук, картошка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@131.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ведущие сферы скотоводства Таджикистана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козоводство, птицеводство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коневодство, крупный рогатый скот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овцеводство, коконоводство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рыболовство, пчеловодство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свиноводство, разведение яков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@132.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Укажите, какое государство в Центральной Азии занимает первое место по развитию отрасли хлопководства и шелководства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Казахстан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Туркменистан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Узбекистан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Кыргызстан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Таджикистан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@133.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Укажите, в каких городах Таджикистана действует предприятие черной металлургии полного цикла производства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Ходженте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Кулябе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Гиссаре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>) Бохтаре;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 названных городах такое предприятие не имеется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@134.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 какой целью созданы заповедники и заказники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Охраны чистого воздуха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Охраны и восстановление редких растений и животных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Для прогулки туристов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Изучение природы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Проведение спортивных соревнований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@135.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горы и горные хребты относятся к Тян-Шанской горной системе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Зеравшанский- Хазратишах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Гиссарский - Ванчский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Кураминский- Моголтау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Джилантау- Сарикольский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Аланский- Каратегинский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@136.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из указанных горных хребтов относятся к Памирской горной системе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Бабатаг- Вахшский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Каратау- Териклитау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Туюнтау- Кураминский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Язгулемский-Ишкашимский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Рангон- Актау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@137.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В какой части Таджикистана расположена высокогорная пустыня Памир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Западной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Восточной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Южной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Северной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Северо - Западной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@138.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воды считаются минеральными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Питьевые воды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Прозрачные воды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Вода имеющие в своём составе растворённые соли, минералы и другие химические элементы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Воды рек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Сточные воды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@139.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Какое озеро считается в Таджикистане самым крупным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Искандаркуль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Заркуль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Шуркуль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Сарезское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Каракуль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@140.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Какое водохранилище в Таджикистане по площади считается самым крупным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Фархадское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Каттасайское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Головное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Сульбурское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Кайракумское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@141.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Какое водохранилище по объёму воды в Таджикистане считается самое крупное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Байпазинское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Нурекское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Кайракумское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Головное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Фархадское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@142.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Какая вода из указанных родников горячая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Сиёма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Файзабад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Шаамбари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Хаджаобигарм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Чилучорчашма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@143.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 каким государством соединяет Таджикистан автомабильная дорога Мургаб-Кульма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Ираном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Афганистаном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Китаем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Россией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Узбекистаном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@144.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области и районы соединяет автомобильная дорога Куляб - Дарваз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Согдийскую-Хатлонскую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Районы республиканского подчинение Горно-Бадахшанскую автономную область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Хатлонскую -Горно-Бадахшанскую автономную область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Согдийскую, Горно-Бадахшанскую автономную область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Районы республиканского подчинения, Хатлонскую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@145.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области и районы может соединять туннель Анзобского перевала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Горно-Бадахшанскую автономную область- Хатлонскую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Хатлонскую Районы республиканского подчинения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Согдийскую- Районы республиканского подчинения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Районы республиканского подчинения – Горно–Бадахшанскую область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Хатлонскую- Согдийскую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@146.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 какого горного хребта начинается река Варзоб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Кураминского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Ишкашимского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Хазратишахского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Бабатагского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Гиссарского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@147.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В какой реке сооружена Сангтудинская </w:t>
      </w:r>
      <w:r>
        <w:rPr>
          <w:rFonts w:ascii="Times New Roman Tj" w:hAnsi="Times New Roman Tj"/>
          <w:color w:val="000000"/>
        </w:rPr>
        <w:t xml:space="preserve">ГЭС-1 и </w:t>
      </w:r>
      <w:r w:rsidRPr="00DB10D7">
        <w:rPr>
          <w:rFonts w:ascii="Times New Roman Tj" w:hAnsi="Times New Roman Tj"/>
          <w:color w:val="000000"/>
        </w:rPr>
        <w:t xml:space="preserve">Сангтудинская </w:t>
      </w:r>
      <w:r>
        <w:rPr>
          <w:rFonts w:ascii="Times New Roman Tj" w:hAnsi="Times New Roman Tj"/>
          <w:color w:val="000000"/>
        </w:rPr>
        <w:t>ГЭС-2?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Сырдарь</w:t>
      </w:r>
      <w:r>
        <w:rPr>
          <w:rFonts w:ascii="Times New Roman Tj" w:hAnsi="Times New Roman Tj"/>
          <w:color w:val="000000"/>
        </w:rPr>
        <w:t>я;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Амударь</w:t>
      </w:r>
      <w:r>
        <w:rPr>
          <w:rFonts w:ascii="Times New Roman Tj" w:hAnsi="Times New Roman Tj"/>
          <w:color w:val="000000"/>
        </w:rPr>
        <w:t>я;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Зеравшане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Вахше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Бартанге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@148.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Где находиться географический центр Таджикистана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Гиссаре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Ходженте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Кулябе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Дарвазе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Памире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@149.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такое урбанизация населения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Прирост население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Изучение национальное состава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Миграция населения с сельской местности в городское, рост городов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Решение проблемы безработицы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Изучение народов мира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@150.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изучает демография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Размещения населения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Проблемы безработицы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Прирост населения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Социальные проблемы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Все прежде упомянутые проблемы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@151.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Сколько процентов территории Таджикистана занимают ледники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6%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7%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11%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14%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29%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@152.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В каком хребте находится ледник </w:t>
      </w:r>
      <w:r>
        <w:rPr>
          <w:rFonts w:ascii="Times New Roman Tj" w:hAnsi="Times New Roman Tj"/>
          <w:color w:val="000000"/>
        </w:rPr>
        <w:t>(</w:t>
      </w:r>
      <w:r w:rsidRPr="00DB10D7">
        <w:rPr>
          <w:rFonts w:ascii="Times New Roman Tj" w:hAnsi="Times New Roman Tj"/>
          <w:color w:val="000000"/>
        </w:rPr>
        <w:t>Федченко</w:t>
      </w:r>
      <w:r>
        <w:rPr>
          <w:rFonts w:ascii="Times New Roman Tj" w:hAnsi="Times New Roman Tj"/>
          <w:color w:val="000000"/>
        </w:rPr>
        <w:t>) Ванджях?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 xml:space="preserve">Петр </w:t>
      </w:r>
      <w:r w:rsidRPr="00DB10D7">
        <w:rPr>
          <w:rFonts w:ascii="Times New Roman Tj" w:hAnsi="Times New Roman Tj"/>
          <w:color w:val="000000"/>
          <w:lang w:val="en-US"/>
        </w:rPr>
        <w:t>I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Хазрати шах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>) Вахан;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Академия наук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Аличур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@153.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Сколько метров составляет толщина ледника </w:t>
      </w:r>
      <w:r>
        <w:rPr>
          <w:rFonts w:ascii="Times New Roman Tj" w:hAnsi="Times New Roman Tj"/>
          <w:color w:val="000000"/>
        </w:rPr>
        <w:t>(</w:t>
      </w:r>
      <w:r w:rsidRPr="00DB10D7">
        <w:rPr>
          <w:rFonts w:ascii="Times New Roman Tj" w:hAnsi="Times New Roman Tj"/>
          <w:color w:val="000000"/>
        </w:rPr>
        <w:t>Федченко</w:t>
      </w:r>
      <w:r>
        <w:rPr>
          <w:rFonts w:ascii="Times New Roman Tj" w:hAnsi="Times New Roman Tj"/>
          <w:color w:val="000000"/>
        </w:rPr>
        <w:t>) Ванджях?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A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50 </w:t>
      </w:r>
      <w:r w:rsidRPr="00DB10D7">
        <w:rPr>
          <w:rFonts w:ascii="Times New Roman Tj" w:hAnsi="Times New Roman Tj"/>
          <w:color w:val="000000"/>
        </w:rPr>
        <w:t>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B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100 </w:t>
      </w:r>
      <w:r w:rsidRPr="00DB10D7">
        <w:rPr>
          <w:rFonts w:ascii="Times New Roman Tj" w:hAnsi="Times New Roman Tj"/>
          <w:color w:val="000000"/>
        </w:rPr>
        <w:t>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500 </w:t>
      </w:r>
      <w:r w:rsidRPr="00DB10D7">
        <w:rPr>
          <w:rFonts w:ascii="Times New Roman Tj" w:hAnsi="Times New Roman Tj"/>
          <w:color w:val="000000"/>
        </w:rPr>
        <w:t>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D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700 </w:t>
      </w:r>
      <w:r w:rsidRPr="00DB10D7">
        <w:rPr>
          <w:rFonts w:ascii="Times New Roman Tj" w:hAnsi="Times New Roman Tj"/>
          <w:color w:val="000000"/>
        </w:rPr>
        <w:t>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E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1000 </w:t>
      </w:r>
      <w:r w:rsidRPr="00DB10D7">
        <w:rPr>
          <w:rFonts w:ascii="Times New Roman Tj" w:hAnsi="Times New Roman Tj"/>
          <w:color w:val="000000"/>
        </w:rPr>
        <w:t>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@154.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AC33DA">
        <w:rPr>
          <w:rFonts w:ascii="Times New Roman Tj" w:hAnsi="Times New Roman Tj"/>
          <w:color w:val="000000"/>
        </w:rPr>
        <w:t xml:space="preserve">К каким видам ледников относится ледник </w:t>
      </w:r>
      <w:r>
        <w:rPr>
          <w:rFonts w:ascii="Times New Roman Tj" w:hAnsi="Times New Roman Tj"/>
          <w:color w:val="000000"/>
        </w:rPr>
        <w:t>(</w:t>
      </w:r>
      <w:r w:rsidRPr="00DB10D7">
        <w:rPr>
          <w:rFonts w:ascii="Times New Roman Tj" w:hAnsi="Times New Roman Tj"/>
          <w:color w:val="000000"/>
        </w:rPr>
        <w:t>Федченко</w:t>
      </w:r>
      <w:r>
        <w:rPr>
          <w:rFonts w:ascii="Times New Roman Tj" w:hAnsi="Times New Roman Tj"/>
          <w:color w:val="000000"/>
        </w:rPr>
        <w:t>) Ванджях?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AC33DA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AC33DA">
        <w:rPr>
          <w:rFonts w:ascii="Times New Roman Tj" w:hAnsi="Times New Roman Tj"/>
          <w:color w:val="000000"/>
        </w:rPr>
        <w:t>долинный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AC33DA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AC33DA">
        <w:rPr>
          <w:rFonts w:ascii="Times New Roman Tj" w:hAnsi="Times New Roman Tj"/>
          <w:color w:val="000000"/>
        </w:rPr>
        <w:t>речной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AC33DA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AC33DA">
        <w:rPr>
          <w:rFonts w:ascii="Times New Roman Tj" w:hAnsi="Times New Roman Tj"/>
          <w:color w:val="000000"/>
        </w:rPr>
        <w:t>материковый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AC33DA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AC33DA">
        <w:rPr>
          <w:rFonts w:ascii="Times New Roman Tj" w:hAnsi="Times New Roman Tj"/>
          <w:color w:val="000000"/>
        </w:rPr>
        <w:t>озерный</w:t>
      </w:r>
      <w:r>
        <w:rPr>
          <w:rFonts w:ascii="Times New Roman Tj" w:hAnsi="Times New Roman Tj"/>
          <w:color w:val="000000"/>
        </w:rPr>
        <w:t>;</w:t>
      </w:r>
    </w:p>
    <w:p w:rsidR="00C8376F" w:rsidRPr="00AC33DA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AC33DA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AC33DA">
        <w:rPr>
          <w:rFonts w:ascii="Times New Roman Tj" w:hAnsi="Times New Roman Tj"/>
          <w:color w:val="000000"/>
        </w:rPr>
        <w:t>айсберг</w:t>
      </w:r>
      <w:r>
        <w:rPr>
          <w:rFonts w:ascii="Times New Roman Tj" w:hAnsi="Times New Roman Tj"/>
          <w:color w:val="000000"/>
        </w:rPr>
        <w:t>;</w:t>
      </w:r>
    </w:p>
    <w:p w:rsidR="00C8376F" w:rsidRPr="00AC33DA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@155.</w:t>
      </w:r>
      <w:r w:rsidRPr="00AC33DA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Сколько километров составляет общая протяженность рек Таджикистана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28500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600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32000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50000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10000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@156.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Сколько рек находится в Таджикистане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>) 947;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5</w:t>
      </w:r>
      <w:r>
        <w:rPr>
          <w:rFonts w:ascii="Times New Roman Tj" w:hAnsi="Times New Roman Tj"/>
          <w:color w:val="000000"/>
        </w:rPr>
        <w:t>69;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200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более 400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 xml:space="preserve">около </w:t>
      </w:r>
      <w:r>
        <w:rPr>
          <w:rFonts w:ascii="Times New Roman Tj" w:hAnsi="Times New Roman Tj"/>
          <w:color w:val="000000"/>
        </w:rPr>
        <w:t>75</w:t>
      </w:r>
      <w:r w:rsidRPr="00DB10D7">
        <w:rPr>
          <w:rFonts w:ascii="Times New Roman Tj" w:hAnsi="Times New Roman Tj"/>
          <w:color w:val="000000"/>
        </w:rPr>
        <w:t>0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@157.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самую длинную реку Таджикистана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Аму</w:t>
      </w:r>
      <w:r>
        <w:rPr>
          <w:rFonts w:ascii="Times New Roman Tj" w:hAnsi="Times New Roman Tj"/>
          <w:color w:val="000000"/>
        </w:rPr>
        <w:t>дарья;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Зерафшан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</w:t>
      </w:r>
      <w:r>
        <w:rPr>
          <w:rFonts w:ascii="Times New Roman Tj" w:hAnsi="Times New Roman Tj"/>
          <w:color w:val="000000"/>
        </w:rPr>
        <w:t>ы</w:t>
      </w:r>
      <w:r w:rsidRPr="00DB10D7">
        <w:rPr>
          <w:rFonts w:ascii="Times New Roman Tj" w:hAnsi="Times New Roman Tj"/>
          <w:color w:val="000000"/>
        </w:rPr>
        <w:t>р</w:t>
      </w:r>
      <w:r>
        <w:rPr>
          <w:rFonts w:ascii="Times New Roman Tj" w:hAnsi="Times New Roman Tj"/>
          <w:color w:val="000000"/>
        </w:rPr>
        <w:t>дарья;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Гунд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Пяндж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@158.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В результате слияния, каких рек происходит река Аму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Каферниган с Пянджем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</w:t>
      </w:r>
      <w:r w:rsidRPr="00DB10D7">
        <w:rPr>
          <w:rFonts w:ascii="Times New Roman Tj" w:hAnsi="Times New Roman Tj"/>
          <w:color w:val="000000"/>
        </w:rPr>
        <w:t>Вахш с Пянджем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Бартанг с Пянджем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Фандаря</w:t>
      </w:r>
      <w:r w:rsidRPr="00DB10D7">
        <w:rPr>
          <w:rFonts w:ascii="Times New Roman Tj" w:hAnsi="Times New Roman Tj"/>
          <w:color w:val="000000"/>
        </w:rPr>
        <w:t xml:space="preserve"> с Зерафшаном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Кизилсу с Вахшем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@159.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 бассейну, какого моря относятся реки Таджикистана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Нурек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Арал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Каспий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Кайрокум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Сарез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@160.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самую полноводную реку Центральной Азии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</w:t>
      </w:r>
      <w:r>
        <w:rPr>
          <w:rFonts w:ascii="Times New Roman Tj" w:hAnsi="Times New Roman Tj"/>
          <w:color w:val="000000"/>
        </w:rPr>
        <w:t>ырдарья;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Амуда</w:t>
      </w:r>
      <w:r>
        <w:rPr>
          <w:rFonts w:ascii="Times New Roman Tj" w:hAnsi="Times New Roman Tj"/>
          <w:color w:val="000000"/>
        </w:rPr>
        <w:t>рья;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>) Бартанг;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Вахш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Зерафшан</w:t>
      </w:r>
      <w:r>
        <w:rPr>
          <w:rFonts w:ascii="Times New Roman Tj" w:hAnsi="Times New Roman Tj"/>
          <w:color w:val="000000"/>
        </w:rPr>
        <w:t>;</w:t>
      </w:r>
    </w:p>
    <w:p w:rsidR="00C8376F" w:rsidRPr="00582D45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@161.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>Какой тип климата преобладает в Таджикистане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тропический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субтропический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умеренно-морской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умеренно-континентальный</w:t>
      </w:r>
      <w:r>
        <w:rPr>
          <w:rFonts w:ascii="Times New Roman Tj" w:hAnsi="Times New Roman Tj"/>
        </w:rPr>
        <w:t>;</w:t>
      </w:r>
    </w:p>
    <w:p w:rsidR="00C8376F" w:rsidRPr="00582D45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умеренно-сухой континентальный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@162.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>Где в Таджикистане выпадает наиб</w:t>
      </w:r>
      <w:r>
        <w:rPr>
          <w:rFonts w:ascii="Times New Roman Tj" w:hAnsi="Times New Roman Tj"/>
        </w:rPr>
        <w:t>ольшее количество осадков</w:t>
      </w:r>
      <w:r w:rsidRPr="00582D45">
        <w:rPr>
          <w:rFonts w:ascii="Times New Roman Tj" w:hAnsi="Times New Roman Tj"/>
        </w:rPr>
        <w:t xml:space="preserve"> (1700 мм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?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Вахшской долине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Восточном Памире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>) долина реки Сырд</w:t>
      </w:r>
      <w:r w:rsidRPr="00582D45">
        <w:rPr>
          <w:rFonts w:ascii="Times New Roman Tj" w:hAnsi="Times New Roman Tj"/>
        </w:rPr>
        <w:t>арьи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на западных склонах Гиссарского хребта</w:t>
      </w:r>
      <w:r>
        <w:rPr>
          <w:rFonts w:ascii="Times New Roman Tj" w:hAnsi="Times New Roman Tj"/>
        </w:rPr>
        <w:t>;</w:t>
      </w:r>
    </w:p>
    <w:p w:rsidR="00C8376F" w:rsidRPr="00582D45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Каратегине и Дарвозе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@163.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>По каким видам из этих природных ресурсов Таджикистан занимает первое место в Центральной Азии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золото и серебро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нефть и горючие газы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каменный уголь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лесные ресурсы</w:t>
      </w:r>
      <w:r>
        <w:rPr>
          <w:rFonts w:ascii="Times New Roman Tj" w:hAnsi="Times New Roman Tj"/>
        </w:rPr>
        <w:t>;</w:t>
      </w:r>
    </w:p>
    <w:p w:rsidR="00C8376F" w:rsidRPr="00582D45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водные энергетические ресурсы</w:t>
      </w:r>
      <w:r>
        <w:rPr>
          <w:rFonts w:ascii="Times New Roman Tj" w:hAnsi="Times New Roman Tj"/>
        </w:rPr>
        <w:t>;</w:t>
      </w:r>
    </w:p>
    <w:p w:rsidR="00C8376F" w:rsidRPr="00582D45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@164.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>Какое месторождение природного газа находится в Таджикистане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Газли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Шибирган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Кизилтумшук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Шадлык</w:t>
      </w:r>
      <w:r>
        <w:rPr>
          <w:rFonts w:ascii="Times New Roman Tj" w:hAnsi="Times New Roman Tj"/>
        </w:rPr>
        <w:t>;</w:t>
      </w:r>
    </w:p>
    <w:p w:rsidR="00C8376F" w:rsidRPr="00582D45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Дарвоза</w:t>
      </w:r>
      <w:r>
        <w:rPr>
          <w:rFonts w:ascii="Times New Roman Tj" w:hAnsi="Times New Roman Tj"/>
        </w:rPr>
        <w:t>;</w:t>
      </w:r>
    </w:p>
    <w:p w:rsidR="00C8376F" w:rsidRPr="00582D45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@165.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>Какое из этих землетрясений не относятся к Таджикистану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Каратаг (1907</w:t>
      </w:r>
      <w:r>
        <w:rPr>
          <w:rFonts w:ascii="Times New Roman Tj" w:hAnsi="Times New Roman Tj"/>
        </w:rPr>
        <w:t>);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Сарез (1911</w:t>
      </w:r>
      <w:r>
        <w:rPr>
          <w:rFonts w:ascii="Times New Roman Tj" w:hAnsi="Times New Roman Tj"/>
        </w:rPr>
        <w:t>);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Хоит (1949</w:t>
      </w:r>
      <w:r>
        <w:rPr>
          <w:rFonts w:ascii="Times New Roman Tj" w:hAnsi="Times New Roman Tj"/>
        </w:rPr>
        <w:t>);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Газли (1966</w:t>
      </w:r>
      <w:r>
        <w:rPr>
          <w:rFonts w:ascii="Times New Roman Tj" w:hAnsi="Times New Roman Tj"/>
        </w:rPr>
        <w:t>);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Шарора (1989</w:t>
      </w:r>
      <w:r>
        <w:rPr>
          <w:rFonts w:ascii="Times New Roman Tj" w:hAnsi="Times New Roman Tj"/>
        </w:rPr>
        <w:t>);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@166.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такое агропромышленный комплекс?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Это взаимосочетание: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промышленных предприятий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сельскохозяйственных предприятий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всех производственных предприятий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всех непроизводственных предприятий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FE5153">
        <w:rPr>
          <w:rFonts w:ascii="Times New Roman Tj" w:hAnsi="Times New Roman Tj"/>
        </w:rPr>
        <w:t xml:space="preserve">производственных и непроизводственных предприятий, связанных с сельским хозяйством; 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@167.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По какому из этих показателей Таджикистан занимает первое место в Центральной Азии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количеству населения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плотности населения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естественному приросту населения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удельному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весу городского населения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удельному весу сельского населения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@168.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Какая из этих отраслей наиболее слабо развита в Таджикистане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цветная металлургия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черная металлургия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машиностроение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химическая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энергетическая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@169.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Какая отрасль тяжелой промышленности Таджикистана является отраслью специализации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машиностроение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химическая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цветная металлургия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промышленность стройматериалов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топливная промышленность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@170.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Какие отрасли легкой и пищевой промышленности Таджикистана не являются отраслями специализации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хлопчатобумажная и ковровая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плодоовощная и шелковая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консервная и винодельческая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мясомолочная</w:t>
      </w:r>
      <w:r>
        <w:rPr>
          <w:rFonts w:ascii="Times New Roman Tj" w:hAnsi="Times New Roman Tj"/>
        </w:rPr>
        <w:t>;</w:t>
      </w:r>
    </w:p>
    <w:p w:rsidR="00C8376F" w:rsidRPr="00101197" w:rsidRDefault="00C8376F" w:rsidP="00582D45">
      <w:pPr>
        <w:spacing w:after="0"/>
        <w:jc w:val="both"/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маслобойная</w:t>
      </w:r>
      <w:r>
        <w:rPr>
          <w:rFonts w:ascii="Times New Roman Tj" w:hAnsi="Times New Roman Tj"/>
        </w:rPr>
        <w:t>;</w:t>
      </w:r>
    </w:p>
    <w:p w:rsidR="00C8376F" w:rsidRPr="00FE5153" w:rsidRDefault="00C8376F" w:rsidP="00FE5153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@171.</w:t>
      </w:r>
    </w:p>
    <w:p w:rsidR="00C8376F" w:rsidRDefault="00C8376F" w:rsidP="00FE5153">
      <w:pPr>
        <w:spacing w:after="0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Укажите, в каких городах Таджикистана действует предприятие черной металлургии полного цикла производства</w:t>
      </w:r>
      <w:r>
        <w:rPr>
          <w:rFonts w:ascii="Times New Roman Tj" w:hAnsi="Times New Roman Tj"/>
        </w:rPr>
        <w:t>?</w:t>
      </w:r>
    </w:p>
    <w:p w:rsidR="00C8376F" w:rsidRDefault="00C8376F" w:rsidP="00FE5153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Ходженте</w:t>
      </w:r>
      <w:r>
        <w:rPr>
          <w:rFonts w:ascii="Times New Roman Tj" w:hAnsi="Times New Roman Tj"/>
        </w:rPr>
        <w:t>;</w:t>
      </w:r>
    </w:p>
    <w:p w:rsidR="00C8376F" w:rsidRDefault="00C8376F" w:rsidP="00FE5153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Кулябе</w:t>
      </w:r>
      <w:r>
        <w:rPr>
          <w:rFonts w:ascii="Times New Roman Tj" w:hAnsi="Times New Roman Tj"/>
        </w:rPr>
        <w:t>;</w:t>
      </w:r>
    </w:p>
    <w:p w:rsidR="00C8376F" w:rsidRDefault="00C8376F" w:rsidP="00FE5153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Гиссаре</w:t>
      </w:r>
      <w:r>
        <w:rPr>
          <w:rFonts w:ascii="Times New Roman Tj" w:hAnsi="Times New Roman Tj"/>
        </w:rPr>
        <w:t>;</w:t>
      </w:r>
    </w:p>
    <w:p w:rsidR="00C8376F" w:rsidRDefault="00C8376F" w:rsidP="00FE5153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7229A3">
        <w:rPr>
          <w:rFonts w:ascii="Times New Roman Tj" w:eastAsia="SimSun" w:hAnsi="Times New Roman Tj"/>
          <w:lang w:eastAsia="zh-CN"/>
        </w:rPr>
        <w:t>Бохтаре</w:t>
      </w:r>
      <w:r>
        <w:rPr>
          <w:rFonts w:ascii="Times New Roman Tj" w:hAnsi="Times New Roman Tj"/>
        </w:rPr>
        <w:t>;</w:t>
      </w:r>
    </w:p>
    <w:p w:rsidR="00C8376F" w:rsidRPr="00FE5153" w:rsidRDefault="00C8376F" w:rsidP="00FE5153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FE5153">
        <w:rPr>
          <w:rFonts w:ascii="Times New Roman Tj" w:hAnsi="Times New Roman Tj"/>
        </w:rPr>
        <w:t>в названных городах такое предприятие не имеется</w:t>
      </w:r>
      <w:r>
        <w:rPr>
          <w:rFonts w:ascii="Times New Roman Tj" w:hAnsi="Times New Roman Tj"/>
        </w:rPr>
        <w:t>;</w:t>
      </w:r>
    </w:p>
    <w:p w:rsidR="00C8376F" w:rsidRPr="00101197" w:rsidRDefault="00C8376F" w:rsidP="00582D45">
      <w:pPr>
        <w:spacing w:after="0"/>
        <w:jc w:val="both"/>
        <w:rPr>
          <w:color w:val="FF0000"/>
        </w:rPr>
      </w:pPr>
      <w:r>
        <w:rPr>
          <w:rFonts w:ascii="Times New Roman Tj" w:hAnsi="Times New Roman Tj"/>
          <w:color w:val="FF0000"/>
        </w:rPr>
        <w:t>@172.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  <w:color w:val="FF0000"/>
        </w:rPr>
        <w:t>По производству</w:t>
      </w:r>
      <w:r w:rsidRPr="00FE5153">
        <w:rPr>
          <w:rFonts w:ascii="Times New Roman Tj" w:hAnsi="Times New Roman Tj"/>
        </w:rPr>
        <w:t>, какого продукта Таджикистан занимает первое место в Центральной Азии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хлопка-сырца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зерна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картофеля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герани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подсолнечника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@173.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Почему животноводство в Таджикистане является малопродуктивной отраслью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некачественные породы животных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слабая кормовая база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мало пастбищ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большая гористость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малое поголовье животных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@174.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Какой вид транспорта наиболее слабо развит в Таджикистане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железнодорожный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автомобильный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воздушный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водный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трубопроводный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@175.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Какая отрасль относится к непроизводственной сфере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промышленность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сельское хозяйство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транспорт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строительство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туризм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@176.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такое трудовые ресурсы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машины и тракторы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заводы и фабрики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трудоспособная часть населения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природные ресурсы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финансовые ресурсы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@177.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входит в состав топливной промышленности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только угольная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только нефтяная и газовая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только простые виды топлива (дрова</w:t>
      </w:r>
      <w:r>
        <w:rPr>
          <w:rFonts w:ascii="Times New Roman Tj" w:hAnsi="Times New Roman Tj"/>
        </w:rPr>
        <w:t>);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только горючие сланцы и торфяная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все вышеназванные отрасли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@178.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Какое предприятие имеет полный металлургический цикл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Производство железной руды и кокса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предприятие выплавки чугуна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предприятие по выплавке стали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предприятие по производству проката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предприятие по производству всех выше названных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@179.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такое металлургическая база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металлургический комбинат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несколько металлургических предприятий, работающих на единой базе сырья и топлива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сочетание предприятий черной и цветной металлургии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металлургический завод неполного цикла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металлургический завод полного цикла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@180.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Какая отрасль цветной металлургии больше всего тяготеет к источникам энергии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алюминиевая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выплавка меди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золотодобывающая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никелевая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производство серебра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@181.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Какие продукции не относятся к лесной промышленности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строительные материалы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спички и фанера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технические ткани и пушнина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картон и спирт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целлюлоза и бумага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@182.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Какие продукты не относятся к легкой промышленности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искусственное волокно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пушнина и трикотаж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одежда и обувь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шелковые ткани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хлопчатобумажные ткани и ковры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@183.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Какая отрасль не относится к пищевой промышленности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мясомолочная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сахарная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мукомольная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комбикормовая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консервно-винодельная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@184.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Какие продукты не относятся к животноводству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мясо и молоко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искусственная кожа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яйца и шерсть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мёд и пушнина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животное масло</w:t>
      </w:r>
      <w:r>
        <w:rPr>
          <w:rFonts w:ascii="Times New Roman Tj" w:hAnsi="Times New Roman Tj"/>
        </w:rPr>
        <w:t>;</w:t>
      </w:r>
    </w:p>
    <w:p w:rsidR="00C8376F" w:rsidRPr="00101197" w:rsidRDefault="00C8376F" w:rsidP="00A64648">
      <w:pPr>
        <w:spacing w:after="0"/>
        <w:jc w:val="both"/>
      </w:pPr>
      <w:r>
        <w:rPr>
          <w:rFonts w:ascii="Times New Roman Tj" w:hAnsi="Times New Roman Tj"/>
        </w:rPr>
        <w:t>@185.</w:t>
      </w:r>
    </w:p>
    <w:p w:rsidR="00C8376F" w:rsidRDefault="00C8376F" w:rsidP="00A64648">
      <w:pPr>
        <w:spacing w:after="0"/>
        <w:jc w:val="both"/>
        <w:rPr>
          <w:rFonts w:ascii="Times New Roman Tj" w:hAnsi="Times New Roman Tj"/>
        </w:rPr>
      </w:pPr>
      <w:r w:rsidRPr="00A64648">
        <w:rPr>
          <w:rFonts w:ascii="Times New Roman Tj" w:hAnsi="Times New Roman Tj"/>
        </w:rPr>
        <w:t>Что такое экономический район</w:t>
      </w:r>
      <w:r>
        <w:rPr>
          <w:rFonts w:ascii="Times New Roman Tj" w:hAnsi="Times New Roman Tj"/>
        </w:rPr>
        <w:t>?</w:t>
      </w:r>
    </w:p>
    <w:p w:rsidR="00C8376F" w:rsidRDefault="00C8376F" w:rsidP="00A6464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A64648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A64648">
        <w:rPr>
          <w:rFonts w:ascii="Times New Roman Tj" w:hAnsi="Times New Roman Tj"/>
        </w:rPr>
        <w:t>совокупность отраслей народного хозяйства</w:t>
      </w:r>
      <w:r>
        <w:rPr>
          <w:rFonts w:ascii="Times New Roman Tj" w:hAnsi="Times New Roman Tj"/>
        </w:rPr>
        <w:t>;</w:t>
      </w:r>
    </w:p>
    <w:p w:rsidR="00C8376F" w:rsidRDefault="00C8376F" w:rsidP="00A6464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A64648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A64648">
        <w:rPr>
          <w:rFonts w:ascii="Times New Roman Tj" w:hAnsi="Times New Roman Tj"/>
        </w:rPr>
        <w:t>часть страны со специфическими направлениями хозяйства</w:t>
      </w:r>
      <w:r>
        <w:rPr>
          <w:rFonts w:ascii="Times New Roman Tj" w:hAnsi="Times New Roman Tj"/>
        </w:rPr>
        <w:t>;</w:t>
      </w:r>
    </w:p>
    <w:p w:rsidR="00C8376F" w:rsidRDefault="00C8376F" w:rsidP="00A6464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A64648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A64648">
        <w:rPr>
          <w:rFonts w:ascii="Times New Roman Tj" w:hAnsi="Times New Roman Tj"/>
        </w:rPr>
        <w:t>совокупность нескольких административных областей</w:t>
      </w:r>
      <w:r>
        <w:rPr>
          <w:rFonts w:ascii="Times New Roman Tj" w:hAnsi="Times New Roman Tj"/>
        </w:rPr>
        <w:t>;</w:t>
      </w:r>
    </w:p>
    <w:p w:rsidR="00C8376F" w:rsidRDefault="00C8376F" w:rsidP="00A6464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A64648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A64648">
        <w:rPr>
          <w:rFonts w:ascii="Times New Roman Tj" w:hAnsi="Times New Roman Tj"/>
        </w:rPr>
        <w:t>совокупность взаимосвязанных отраслей</w:t>
      </w:r>
      <w:r>
        <w:rPr>
          <w:rFonts w:ascii="Times New Roman Tj" w:hAnsi="Times New Roman Tj"/>
        </w:rPr>
        <w:t>;</w:t>
      </w:r>
    </w:p>
    <w:p w:rsidR="00C8376F" w:rsidRPr="00A64648" w:rsidRDefault="00C8376F" w:rsidP="00A6464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A64648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A64648">
        <w:rPr>
          <w:rFonts w:ascii="Times New Roman Tj" w:hAnsi="Times New Roman Tj"/>
        </w:rPr>
        <w:t>совокупность отраслей производственной и непроизводственной сферы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@186.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такое каботажные перевозки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внутренние перевозки водным транспортом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внешние перевозки водным транспортом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перевозка грузов воздушным транспортом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перевозка грузов железнодорожным транспортом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перевозка грузов автомобильным транспортом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@187.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Кто является основоположником теории территориально-производственные комплексы (ТПК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и производственных циклов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Н.Н.Баранский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Н.Н.Колосовский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Н.Н.Саушкин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В.И.Ленин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А.Т.Хрущев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@188.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такое производственные циклы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совокупность производственных отраслей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совокупность непроизводственных отраслей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совокупность производственных и непроизводственных отраслей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взаимосвязанные устойчивые ветви производства, образующиеся вокруг основного производства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неустойчивые связи в производстве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@189.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такое промышленные узлы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Общеэкономические связи промышленных предприятий на компактной территории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совокупность производственных пунктов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совокупность производственных центров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совокупность промышленных предприятий на определенной территории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совокупность производственных и непроизводственных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 xml:space="preserve"> предприятий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@190.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Какой экономический район Таджикистана имеет сухой субтропический климат и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в хозяйстве преобладают тяжелая (машиностроение, цветная металлургия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, пищевая и легкая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промышленности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Согдийский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Гиссарский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Раштский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Вахшский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Кулябский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@191.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Какой экономический район Таджикистана отличается производством хлопка-сырца и цитрусовыми культурами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Согдийский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Гиссарский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Раштский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Вахшский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Кулябский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@192.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Картофелеводство, садоводство и богарное зерноводство являются важнейшими отраслями какого экономического района Таджикистана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Согдийский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Гиссарский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Раштский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Вахшский</w:t>
      </w:r>
      <w:r>
        <w:rPr>
          <w:rFonts w:ascii="Times New Roman Tj" w:hAnsi="Times New Roman Tj"/>
        </w:rPr>
        <w:t>;</w:t>
      </w:r>
    </w:p>
    <w:p w:rsidR="00C8376F" w:rsidRPr="00101197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Кулябский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@193.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В какой части Центральной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Азии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расположена Таджикистан</w:t>
      </w:r>
      <w:r>
        <w:rPr>
          <w:rFonts w:ascii="Times New Roman Tj" w:hAnsi="Times New Roman Tj"/>
        </w:rPr>
        <w:t>?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южной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западной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юго-восточной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северной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северо-восточной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@194.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Какое место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занимает Таджикистан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по величине площади среди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республики Центральной Азии</w:t>
      </w:r>
      <w:r>
        <w:rPr>
          <w:rFonts w:ascii="Times New Roman Tj" w:hAnsi="Times New Roman Tj"/>
        </w:rPr>
        <w:t>?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2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5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@195.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Какое место занимает Таджикистан среди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республик Центральной Азии по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численности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населения</w:t>
      </w:r>
      <w:r>
        <w:rPr>
          <w:rFonts w:ascii="Times New Roman Tj" w:hAnsi="Times New Roman Tj"/>
        </w:rPr>
        <w:t>?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2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5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@196.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Укажите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государство, с которым Таджикистан не имеет границу</w:t>
      </w:r>
      <w:r>
        <w:rPr>
          <w:rFonts w:ascii="Times New Roman Tj" w:hAnsi="Times New Roman Tj"/>
        </w:rPr>
        <w:t>?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FE5153">
        <w:rPr>
          <w:rFonts w:ascii="Times New Roman Tj" w:hAnsi="Times New Roman Tj"/>
        </w:rPr>
        <w:t>Казахстан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Китай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Афганистан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Киргизстан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Узбекистан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@197.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На сколько горных систем разделяются все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горные хребты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Таджикистана</w:t>
      </w:r>
      <w:r>
        <w:rPr>
          <w:rFonts w:ascii="Times New Roman Tj" w:hAnsi="Times New Roman Tj"/>
        </w:rPr>
        <w:t>?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FE5153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5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6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@198.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В какой части Таджикистана находится полупустынная зона</w:t>
      </w:r>
      <w:r>
        <w:rPr>
          <w:rFonts w:ascii="Times New Roman Tj" w:hAnsi="Times New Roman Tj"/>
        </w:rPr>
        <w:t>?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FE5153">
        <w:rPr>
          <w:rFonts w:ascii="Times New Roman Tj" w:hAnsi="Times New Roman Tj"/>
        </w:rPr>
        <w:t>южной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восточной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западной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северной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центральной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@199.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Какой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хребет играет роль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границы между Таджикистаном и Китаем</w:t>
      </w:r>
      <w:r>
        <w:rPr>
          <w:rFonts w:ascii="Times New Roman Tj" w:hAnsi="Times New Roman Tj"/>
        </w:rPr>
        <w:t>?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Сарикол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Аличур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Хазрати шах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Бабатаг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Вахон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@200.</w:t>
      </w:r>
    </w:p>
    <w:p w:rsidR="00C8376F" w:rsidRDefault="00C8376F" w:rsidP="00FE5153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Дайте научное определение системы географических наук</w:t>
      </w:r>
      <w:r>
        <w:rPr>
          <w:rFonts w:ascii="Times New Roman Tj" w:hAnsi="Times New Roman Tj"/>
        </w:rPr>
        <w:t>?</w:t>
      </w:r>
    </w:p>
    <w:p w:rsidR="00C8376F" w:rsidRDefault="00C8376F" w:rsidP="00FE5153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Изучение законов развития и размещения природных факторов</w:t>
      </w:r>
      <w:r>
        <w:rPr>
          <w:rFonts w:ascii="Times New Roman Tj" w:hAnsi="Times New Roman Tj"/>
        </w:rPr>
        <w:t>;</w:t>
      </w:r>
    </w:p>
    <w:p w:rsidR="00C8376F" w:rsidRDefault="00C8376F" w:rsidP="00FE5153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Элементы экономической географии</w:t>
      </w:r>
      <w:r>
        <w:rPr>
          <w:rFonts w:ascii="Times New Roman Tj" w:hAnsi="Times New Roman Tj"/>
        </w:rPr>
        <w:t>;</w:t>
      </w:r>
    </w:p>
    <w:p w:rsidR="00C8376F" w:rsidRDefault="00C8376F" w:rsidP="00FE5153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Элементы физической географии</w:t>
      </w:r>
      <w:r>
        <w:rPr>
          <w:rFonts w:ascii="Times New Roman Tj" w:hAnsi="Times New Roman Tj"/>
        </w:rPr>
        <w:t>;</w:t>
      </w:r>
    </w:p>
    <w:p w:rsidR="00C8376F" w:rsidRDefault="00C8376F" w:rsidP="00FE5153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Физическая и экономическая география и ее основные элементы</w:t>
      </w:r>
      <w:r>
        <w:rPr>
          <w:rFonts w:ascii="Times New Roman Tj" w:hAnsi="Times New Roman Tj"/>
        </w:rPr>
        <w:t>;</w:t>
      </w:r>
    </w:p>
    <w:p w:rsidR="00C8376F" w:rsidRDefault="00C8376F" w:rsidP="00FE5153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изучение экономическая география;</w:t>
      </w:r>
    </w:p>
    <w:p w:rsidR="00C8376F" w:rsidRPr="006F451F" w:rsidRDefault="00C8376F" w:rsidP="00FE5153">
      <w:pPr>
        <w:spacing w:after="0"/>
        <w:jc w:val="both"/>
        <w:rPr>
          <w:rFonts w:ascii="Times New Roman" w:hAnsi="Times New Roman"/>
        </w:rPr>
      </w:pPr>
    </w:p>
    <w:sectPr w:rsidR="00C8376F" w:rsidRPr="006F451F" w:rsidSect="009C03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76F" w:rsidRDefault="00C8376F" w:rsidP="00290DEC">
      <w:pPr>
        <w:spacing w:after="0" w:line="240" w:lineRule="auto"/>
      </w:pPr>
      <w:r>
        <w:separator/>
      </w:r>
    </w:p>
  </w:endnote>
  <w:endnote w:type="continuationSeparator" w:id="0">
    <w:p w:rsidR="00C8376F" w:rsidRDefault="00C8376F" w:rsidP="0029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6F" w:rsidRDefault="00C8376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6F" w:rsidRDefault="00C8376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6F" w:rsidRDefault="00C837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76F" w:rsidRDefault="00C8376F" w:rsidP="00290DEC">
      <w:pPr>
        <w:spacing w:after="0" w:line="240" w:lineRule="auto"/>
      </w:pPr>
      <w:r>
        <w:separator/>
      </w:r>
    </w:p>
  </w:footnote>
  <w:footnote w:type="continuationSeparator" w:id="0">
    <w:p w:rsidR="00C8376F" w:rsidRDefault="00C8376F" w:rsidP="00290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6F" w:rsidRDefault="00C837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6F" w:rsidRDefault="00C8376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6F" w:rsidRDefault="00C8376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46247"/>
    <w:multiLevelType w:val="hybridMultilevel"/>
    <w:tmpl w:val="DC5AEA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1879</TotalTime>
  <Pages>27</Pages>
  <Words>7463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107</cp:revision>
  <cp:lastPrinted>2018-10-27T06:20:00Z</cp:lastPrinted>
  <dcterms:created xsi:type="dcterms:W3CDTF">2017-11-17T10:48:00Z</dcterms:created>
  <dcterms:modified xsi:type="dcterms:W3CDTF">2025-04-29T09:34:00Z</dcterms:modified>
</cp:coreProperties>
</file>